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AAA67" w14:textId="6E88BE6F" w:rsidR="00A26193" w:rsidRDefault="00A26193" w:rsidP="00A26193">
      <w:pPr>
        <w:pStyle w:val="CRCoverPage"/>
        <w:tabs>
          <w:tab w:val="right" w:pos="9639"/>
        </w:tabs>
        <w:spacing w:after="0"/>
        <w:rPr>
          <w:b/>
          <w:i/>
          <w:sz w:val="28"/>
        </w:rPr>
      </w:pPr>
      <w:r>
        <w:rPr>
          <w:b/>
          <w:bCs/>
          <w:sz w:val="24"/>
        </w:rPr>
        <w:t>3GPP TSG-RAN WG3 Meeting #122</w:t>
      </w:r>
      <w:r>
        <w:rPr>
          <w:b/>
          <w:i/>
          <w:sz w:val="28"/>
        </w:rPr>
        <w:tab/>
      </w:r>
      <w:r>
        <w:rPr>
          <w:rFonts w:hint="eastAsia"/>
          <w:b/>
          <w:bCs/>
          <w:iCs/>
          <w:sz w:val="28"/>
        </w:rPr>
        <w:t>R</w:t>
      </w:r>
      <w:r>
        <w:rPr>
          <w:b/>
          <w:bCs/>
          <w:iCs/>
          <w:sz w:val="28"/>
        </w:rPr>
        <w:t>3</w:t>
      </w:r>
      <w:r>
        <w:rPr>
          <w:rFonts w:hint="eastAsia"/>
          <w:b/>
          <w:bCs/>
          <w:iCs/>
          <w:sz w:val="28"/>
        </w:rPr>
        <w:t>-</w:t>
      </w:r>
      <w:r>
        <w:rPr>
          <w:b/>
          <w:bCs/>
          <w:iCs/>
          <w:sz w:val="28"/>
        </w:rPr>
        <w:t>23</w:t>
      </w:r>
      <w:r w:rsidR="00F34EE5">
        <w:rPr>
          <w:b/>
          <w:bCs/>
          <w:iCs/>
          <w:sz w:val="28"/>
        </w:rPr>
        <w:t>7777</w:t>
      </w:r>
    </w:p>
    <w:p w14:paraId="49482A6D" w14:textId="77777777" w:rsidR="00A26193" w:rsidRDefault="00A26193" w:rsidP="00A26193">
      <w:pPr>
        <w:pStyle w:val="CRCoverPage"/>
        <w:spacing w:after="0"/>
        <w:rPr>
          <w:sz w:val="8"/>
          <w:szCs w:val="8"/>
        </w:rPr>
      </w:pPr>
      <w:r>
        <w:rPr>
          <w:b/>
          <w:sz w:val="24"/>
        </w:rPr>
        <w:t>Chicago, USA, Nov 13</w:t>
      </w:r>
      <w:r w:rsidRPr="00E26196">
        <w:rPr>
          <w:b/>
          <w:sz w:val="24"/>
          <w:vertAlign w:val="superscript"/>
        </w:rPr>
        <w:t>th</w:t>
      </w:r>
      <w:r>
        <w:rPr>
          <w:b/>
          <w:sz w:val="24"/>
        </w:rPr>
        <w:t xml:space="preserve"> – 17</w:t>
      </w:r>
      <w:r w:rsidRPr="00E26196">
        <w:rPr>
          <w:b/>
          <w:sz w:val="24"/>
          <w:vertAlign w:val="superscript"/>
        </w:rPr>
        <w:t>th</w:t>
      </w:r>
      <w:r>
        <w:rPr>
          <w:b/>
          <w:sz w:val="24"/>
        </w:rPr>
        <w:t>, 2023</w:t>
      </w:r>
    </w:p>
    <w:p w14:paraId="70907EEC" w14:textId="77777777" w:rsidR="00A26193" w:rsidRDefault="00A26193" w:rsidP="00A26193">
      <w:pPr>
        <w:tabs>
          <w:tab w:val="left" w:pos="1800"/>
        </w:tabs>
        <w:jc w:val="both"/>
      </w:pP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A26193" w14:paraId="370FC248" w14:textId="77777777" w:rsidTr="00615DEB">
        <w:tc>
          <w:tcPr>
            <w:tcW w:w="9641" w:type="dxa"/>
            <w:gridSpan w:val="18"/>
            <w:tcBorders>
              <w:top w:val="single" w:sz="4" w:space="0" w:color="auto"/>
              <w:left w:val="single" w:sz="4" w:space="0" w:color="auto"/>
              <w:right w:val="single" w:sz="4" w:space="0" w:color="auto"/>
            </w:tcBorders>
          </w:tcPr>
          <w:p w14:paraId="72621014" w14:textId="77777777" w:rsidR="00A26193" w:rsidRDefault="00A26193" w:rsidP="00615DEB">
            <w:pPr>
              <w:pStyle w:val="CRCoverPage"/>
              <w:spacing w:after="0"/>
              <w:jc w:val="right"/>
              <w:rPr>
                <w:i/>
                <w:noProof/>
              </w:rPr>
            </w:pPr>
            <w:r>
              <w:rPr>
                <w:i/>
                <w:noProof/>
                <w:sz w:val="14"/>
              </w:rPr>
              <w:t>CR-Form-v12.2</w:t>
            </w:r>
          </w:p>
        </w:tc>
      </w:tr>
      <w:tr w:rsidR="00A26193" w14:paraId="0F8C1D36" w14:textId="77777777" w:rsidTr="00615DEB">
        <w:tc>
          <w:tcPr>
            <w:tcW w:w="9641" w:type="dxa"/>
            <w:gridSpan w:val="18"/>
            <w:tcBorders>
              <w:left w:val="single" w:sz="4" w:space="0" w:color="auto"/>
              <w:right w:val="single" w:sz="4" w:space="0" w:color="auto"/>
            </w:tcBorders>
          </w:tcPr>
          <w:p w14:paraId="729D1719" w14:textId="77777777" w:rsidR="00A26193" w:rsidRDefault="00A26193" w:rsidP="00615DEB">
            <w:pPr>
              <w:pStyle w:val="CRCoverPage"/>
              <w:spacing w:after="0"/>
              <w:jc w:val="center"/>
              <w:rPr>
                <w:noProof/>
              </w:rPr>
            </w:pPr>
            <w:r>
              <w:rPr>
                <w:b/>
                <w:noProof/>
                <w:sz w:val="32"/>
              </w:rPr>
              <w:t>CHANGE REQUEST</w:t>
            </w:r>
          </w:p>
        </w:tc>
      </w:tr>
      <w:tr w:rsidR="00A26193" w14:paraId="5073F6AB" w14:textId="77777777" w:rsidTr="00615DEB">
        <w:tc>
          <w:tcPr>
            <w:tcW w:w="9641" w:type="dxa"/>
            <w:gridSpan w:val="18"/>
            <w:tcBorders>
              <w:left w:val="single" w:sz="4" w:space="0" w:color="auto"/>
              <w:right w:val="single" w:sz="4" w:space="0" w:color="auto"/>
            </w:tcBorders>
          </w:tcPr>
          <w:p w14:paraId="0D494F4D" w14:textId="77777777" w:rsidR="00A26193" w:rsidRDefault="00A26193" w:rsidP="00615DEB">
            <w:pPr>
              <w:pStyle w:val="CRCoverPage"/>
              <w:spacing w:after="0"/>
              <w:rPr>
                <w:noProof/>
                <w:sz w:val="8"/>
                <w:szCs w:val="8"/>
              </w:rPr>
            </w:pPr>
          </w:p>
        </w:tc>
      </w:tr>
      <w:tr w:rsidR="00A26193" w14:paraId="1370AEAC" w14:textId="77777777" w:rsidTr="00615DEB">
        <w:tc>
          <w:tcPr>
            <w:tcW w:w="142" w:type="dxa"/>
            <w:tcBorders>
              <w:left w:val="single" w:sz="4" w:space="0" w:color="auto"/>
            </w:tcBorders>
          </w:tcPr>
          <w:p w14:paraId="0BCAD2B8" w14:textId="77777777" w:rsidR="00A26193" w:rsidRDefault="00A26193" w:rsidP="00615DEB">
            <w:pPr>
              <w:pStyle w:val="CRCoverPage"/>
              <w:spacing w:after="0"/>
              <w:jc w:val="right"/>
              <w:rPr>
                <w:noProof/>
              </w:rPr>
            </w:pPr>
          </w:p>
        </w:tc>
        <w:tc>
          <w:tcPr>
            <w:tcW w:w="1559" w:type="dxa"/>
            <w:shd w:val="pct30" w:color="FFFF00" w:fill="auto"/>
          </w:tcPr>
          <w:p w14:paraId="7F029317" w14:textId="77777777" w:rsidR="00A26193" w:rsidRPr="00410371" w:rsidRDefault="00A26193" w:rsidP="00615DEB">
            <w:pPr>
              <w:pStyle w:val="CRCoverPage"/>
              <w:spacing w:after="0"/>
              <w:jc w:val="right"/>
              <w:rPr>
                <w:b/>
                <w:noProof/>
                <w:sz w:val="28"/>
              </w:rPr>
            </w:pPr>
            <w:fldSimple w:instr=" DOCPROPERTY  Spec#  \* MERGEFORMAT ">
              <w:r>
                <w:rPr>
                  <w:b/>
                  <w:noProof/>
                  <w:sz w:val="28"/>
                </w:rPr>
                <w:t>38.300</w:t>
              </w:r>
            </w:fldSimple>
          </w:p>
        </w:tc>
        <w:tc>
          <w:tcPr>
            <w:tcW w:w="709" w:type="dxa"/>
          </w:tcPr>
          <w:p w14:paraId="20D1C6AE" w14:textId="77777777" w:rsidR="00A26193" w:rsidRDefault="00A26193" w:rsidP="00615DEB">
            <w:pPr>
              <w:pStyle w:val="CRCoverPage"/>
              <w:spacing w:after="0"/>
              <w:jc w:val="center"/>
              <w:rPr>
                <w:noProof/>
              </w:rPr>
            </w:pPr>
            <w:r>
              <w:rPr>
                <w:b/>
                <w:noProof/>
                <w:sz w:val="28"/>
              </w:rPr>
              <w:t>CR</w:t>
            </w:r>
          </w:p>
        </w:tc>
        <w:tc>
          <w:tcPr>
            <w:tcW w:w="1276" w:type="dxa"/>
            <w:gridSpan w:val="2"/>
            <w:shd w:val="pct30" w:color="FFFF00" w:fill="auto"/>
          </w:tcPr>
          <w:p w14:paraId="2ABFB54A" w14:textId="77777777" w:rsidR="00A26193" w:rsidRPr="00410371" w:rsidRDefault="00A26193" w:rsidP="00615DEB">
            <w:pPr>
              <w:pStyle w:val="CRCoverPage"/>
              <w:spacing w:after="0"/>
              <w:rPr>
                <w:noProof/>
              </w:rPr>
            </w:pPr>
            <w:fldSimple w:instr=" DOCPROPERTY  Cr#  \* MERGEFORMAT ">
              <w:r w:rsidRPr="00410371">
                <w:rPr>
                  <w:b/>
                  <w:noProof/>
                  <w:sz w:val="28"/>
                </w:rPr>
                <w:t>&lt;CR#&gt;</w:t>
              </w:r>
            </w:fldSimple>
          </w:p>
        </w:tc>
        <w:tc>
          <w:tcPr>
            <w:tcW w:w="709" w:type="dxa"/>
            <w:gridSpan w:val="2"/>
          </w:tcPr>
          <w:p w14:paraId="179A9494" w14:textId="77777777" w:rsidR="00A26193" w:rsidRDefault="00A26193" w:rsidP="00615DEB">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2042AA30" w14:textId="77777777" w:rsidR="00A26193" w:rsidRPr="00410371" w:rsidRDefault="00A26193" w:rsidP="00615DEB">
            <w:pPr>
              <w:pStyle w:val="CRCoverPage"/>
              <w:spacing w:after="0"/>
              <w:jc w:val="center"/>
              <w:rPr>
                <w:b/>
                <w:noProof/>
              </w:rPr>
            </w:pPr>
            <w:fldSimple w:instr=" DOCPROPERTY  Revision  \* MERGEFORMAT ">
              <w:r>
                <w:rPr>
                  <w:b/>
                  <w:noProof/>
                  <w:sz w:val="28"/>
                </w:rPr>
                <w:t>-</w:t>
              </w:r>
            </w:fldSimple>
          </w:p>
        </w:tc>
        <w:tc>
          <w:tcPr>
            <w:tcW w:w="2410" w:type="dxa"/>
            <w:gridSpan w:val="3"/>
          </w:tcPr>
          <w:p w14:paraId="3887C4A9" w14:textId="77777777" w:rsidR="00A26193" w:rsidRDefault="00A26193" w:rsidP="00615DEB">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4B905D56" w14:textId="77777777" w:rsidR="00A26193" w:rsidRPr="00410371" w:rsidRDefault="00A26193" w:rsidP="00615DEB">
            <w:pPr>
              <w:pStyle w:val="CRCoverPage"/>
              <w:spacing w:after="0"/>
              <w:jc w:val="center"/>
              <w:rPr>
                <w:noProof/>
                <w:sz w:val="28"/>
              </w:rPr>
            </w:pPr>
            <w:fldSimple w:instr=" DOCPROPERTY  Version  \* MERGEFORMAT ">
              <w:r>
                <w:rPr>
                  <w:b/>
                  <w:noProof/>
                  <w:sz w:val="28"/>
                </w:rPr>
                <w:t>17.6.0</w:t>
              </w:r>
            </w:fldSimple>
          </w:p>
        </w:tc>
        <w:tc>
          <w:tcPr>
            <w:tcW w:w="143" w:type="dxa"/>
            <w:gridSpan w:val="2"/>
            <w:tcBorders>
              <w:right w:val="single" w:sz="4" w:space="0" w:color="auto"/>
            </w:tcBorders>
          </w:tcPr>
          <w:p w14:paraId="7C599331" w14:textId="77777777" w:rsidR="00A26193" w:rsidRDefault="00A26193" w:rsidP="00615DEB">
            <w:pPr>
              <w:pStyle w:val="CRCoverPage"/>
              <w:spacing w:after="0"/>
              <w:rPr>
                <w:noProof/>
              </w:rPr>
            </w:pPr>
          </w:p>
        </w:tc>
      </w:tr>
      <w:tr w:rsidR="00A26193" w14:paraId="7529F55D" w14:textId="77777777" w:rsidTr="00615DEB">
        <w:tc>
          <w:tcPr>
            <w:tcW w:w="9641" w:type="dxa"/>
            <w:gridSpan w:val="18"/>
            <w:tcBorders>
              <w:left w:val="single" w:sz="4" w:space="0" w:color="auto"/>
              <w:right w:val="single" w:sz="4" w:space="0" w:color="auto"/>
            </w:tcBorders>
          </w:tcPr>
          <w:p w14:paraId="64E9B74D" w14:textId="77777777" w:rsidR="00A26193" w:rsidRDefault="00A26193" w:rsidP="00615DEB">
            <w:pPr>
              <w:pStyle w:val="CRCoverPage"/>
              <w:spacing w:after="0"/>
              <w:rPr>
                <w:noProof/>
              </w:rPr>
            </w:pPr>
          </w:p>
        </w:tc>
      </w:tr>
      <w:tr w:rsidR="00A26193" w14:paraId="332E8F5A" w14:textId="77777777" w:rsidTr="00615DEB">
        <w:tc>
          <w:tcPr>
            <w:tcW w:w="9641" w:type="dxa"/>
            <w:gridSpan w:val="18"/>
            <w:tcBorders>
              <w:top w:val="single" w:sz="4" w:space="0" w:color="auto"/>
            </w:tcBorders>
          </w:tcPr>
          <w:p w14:paraId="65B6DC4E" w14:textId="77777777" w:rsidR="00A26193" w:rsidRPr="00F25D98" w:rsidRDefault="00A26193" w:rsidP="00615DE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26193" w14:paraId="1B8C8A79" w14:textId="77777777" w:rsidTr="00615DEB">
        <w:tc>
          <w:tcPr>
            <w:tcW w:w="9641" w:type="dxa"/>
            <w:gridSpan w:val="18"/>
          </w:tcPr>
          <w:p w14:paraId="1C3E4292" w14:textId="77777777" w:rsidR="00A26193" w:rsidRDefault="00A26193" w:rsidP="00615DEB">
            <w:pPr>
              <w:pStyle w:val="CRCoverPage"/>
              <w:spacing w:after="0"/>
              <w:rPr>
                <w:noProof/>
                <w:sz w:val="8"/>
                <w:szCs w:val="8"/>
              </w:rPr>
            </w:pPr>
          </w:p>
        </w:tc>
      </w:tr>
      <w:tr w:rsidR="00A26193" w14:paraId="152BF192" w14:textId="77777777" w:rsidTr="00615DEB">
        <w:trPr>
          <w:gridAfter w:val="1"/>
          <w:wAfter w:w="7" w:type="dxa"/>
        </w:trPr>
        <w:tc>
          <w:tcPr>
            <w:tcW w:w="2835" w:type="dxa"/>
            <w:gridSpan w:val="4"/>
          </w:tcPr>
          <w:p w14:paraId="79A8F69B" w14:textId="77777777" w:rsidR="00A26193" w:rsidRDefault="00A26193" w:rsidP="00615DEB">
            <w:pPr>
              <w:pStyle w:val="CRCoverPage"/>
              <w:tabs>
                <w:tab w:val="right" w:pos="2751"/>
              </w:tabs>
              <w:spacing w:after="0"/>
              <w:rPr>
                <w:b/>
                <w:i/>
                <w:noProof/>
              </w:rPr>
            </w:pPr>
            <w:r>
              <w:rPr>
                <w:b/>
                <w:i/>
                <w:noProof/>
              </w:rPr>
              <w:t>Proposed change affects:</w:t>
            </w:r>
          </w:p>
        </w:tc>
        <w:tc>
          <w:tcPr>
            <w:tcW w:w="1418" w:type="dxa"/>
            <w:gridSpan w:val="2"/>
          </w:tcPr>
          <w:p w14:paraId="6209906B" w14:textId="77777777" w:rsidR="00A26193" w:rsidRDefault="00A26193" w:rsidP="00615DEB">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23F6394E" w14:textId="77777777" w:rsidR="00A26193" w:rsidRDefault="00A26193" w:rsidP="00615DEB">
            <w:pPr>
              <w:pStyle w:val="CRCoverPage"/>
              <w:spacing w:after="0"/>
              <w:jc w:val="center"/>
              <w:rPr>
                <w:b/>
                <w:caps/>
                <w:noProof/>
              </w:rPr>
            </w:pPr>
          </w:p>
        </w:tc>
        <w:tc>
          <w:tcPr>
            <w:tcW w:w="709" w:type="dxa"/>
            <w:tcBorders>
              <w:left w:val="single" w:sz="4" w:space="0" w:color="auto"/>
            </w:tcBorders>
          </w:tcPr>
          <w:p w14:paraId="38013669" w14:textId="77777777" w:rsidR="00A26193" w:rsidRDefault="00A26193" w:rsidP="00615DEB">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21912227" w14:textId="77777777" w:rsidR="00A26193" w:rsidRDefault="00A26193" w:rsidP="00615DEB">
            <w:pPr>
              <w:pStyle w:val="CRCoverPage"/>
              <w:spacing w:after="0"/>
              <w:jc w:val="center"/>
              <w:rPr>
                <w:b/>
                <w:caps/>
                <w:noProof/>
              </w:rPr>
            </w:pPr>
          </w:p>
        </w:tc>
        <w:tc>
          <w:tcPr>
            <w:tcW w:w="2126" w:type="dxa"/>
          </w:tcPr>
          <w:p w14:paraId="57D7FAFF" w14:textId="77777777" w:rsidR="00A26193" w:rsidRDefault="00A26193" w:rsidP="00615DEB">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13C4F7C2" w14:textId="77777777" w:rsidR="00A26193" w:rsidRDefault="00A26193" w:rsidP="00615DEB">
            <w:pPr>
              <w:pStyle w:val="CRCoverPage"/>
              <w:spacing w:after="0"/>
              <w:jc w:val="center"/>
              <w:rPr>
                <w:b/>
                <w:caps/>
                <w:noProof/>
              </w:rPr>
            </w:pPr>
            <w:r>
              <w:rPr>
                <w:b/>
                <w:caps/>
                <w:noProof/>
              </w:rPr>
              <w:t>X</w:t>
            </w:r>
          </w:p>
        </w:tc>
        <w:tc>
          <w:tcPr>
            <w:tcW w:w="1418" w:type="dxa"/>
            <w:tcBorders>
              <w:left w:val="nil"/>
            </w:tcBorders>
          </w:tcPr>
          <w:p w14:paraId="06618F44" w14:textId="77777777" w:rsidR="00A26193" w:rsidRDefault="00A26193" w:rsidP="00615DEB">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67C1E99C" w14:textId="77777777" w:rsidR="00A26193" w:rsidRDefault="00A26193" w:rsidP="00615DEB">
            <w:pPr>
              <w:pStyle w:val="CRCoverPage"/>
              <w:spacing w:after="0"/>
              <w:jc w:val="center"/>
              <w:rPr>
                <w:b/>
                <w:bCs/>
                <w:caps/>
                <w:noProof/>
              </w:rPr>
            </w:pPr>
            <w:r>
              <w:rPr>
                <w:b/>
                <w:bCs/>
                <w:caps/>
                <w:noProof/>
              </w:rPr>
              <w:t>X</w:t>
            </w:r>
          </w:p>
        </w:tc>
      </w:tr>
    </w:tbl>
    <w:p w14:paraId="51DF3718" w14:textId="77777777" w:rsidR="00A26193" w:rsidRDefault="00A26193" w:rsidP="00A261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6193" w14:paraId="7E777206" w14:textId="77777777" w:rsidTr="00615DEB">
        <w:tc>
          <w:tcPr>
            <w:tcW w:w="9640" w:type="dxa"/>
            <w:gridSpan w:val="11"/>
          </w:tcPr>
          <w:p w14:paraId="7B517160" w14:textId="77777777" w:rsidR="00A26193" w:rsidRDefault="00A26193" w:rsidP="00615DEB">
            <w:pPr>
              <w:pStyle w:val="CRCoverPage"/>
              <w:spacing w:after="0"/>
              <w:rPr>
                <w:noProof/>
                <w:sz w:val="8"/>
                <w:szCs w:val="8"/>
              </w:rPr>
            </w:pPr>
          </w:p>
        </w:tc>
      </w:tr>
      <w:tr w:rsidR="00A26193" w14:paraId="32977B06" w14:textId="77777777" w:rsidTr="00615DEB">
        <w:tc>
          <w:tcPr>
            <w:tcW w:w="1843" w:type="dxa"/>
            <w:tcBorders>
              <w:top w:val="single" w:sz="4" w:space="0" w:color="auto"/>
              <w:left w:val="single" w:sz="4" w:space="0" w:color="auto"/>
            </w:tcBorders>
          </w:tcPr>
          <w:p w14:paraId="475E3DA6" w14:textId="77777777" w:rsidR="00A26193" w:rsidRDefault="00A26193" w:rsidP="00615D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6FF1AF" w14:textId="77777777" w:rsidR="00A26193" w:rsidRPr="00E12CF0" w:rsidRDefault="00A26193" w:rsidP="00615DEB">
            <w:pPr>
              <w:pStyle w:val="CRCoverPage"/>
              <w:spacing w:after="0"/>
              <w:rPr>
                <w:noProof/>
              </w:rPr>
            </w:pPr>
            <w:r w:rsidRPr="00E12CF0">
              <w:t>(BL CR to 38.300) for XR Enhancements</w:t>
            </w:r>
          </w:p>
        </w:tc>
      </w:tr>
      <w:tr w:rsidR="00A26193" w14:paraId="0A13D8A5" w14:textId="77777777" w:rsidTr="00615DEB">
        <w:tc>
          <w:tcPr>
            <w:tcW w:w="1843" w:type="dxa"/>
            <w:tcBorders>
              <w:left w:val="single" w:sz="4" w:space="0" w:color="auto"/>
            </w:tcBorders>
          </w:tcPr>
          <w:p w14:paraId="785774B6" w14:textId="77777777" w:rsidR="00A26193" w:rsidRDefault="00A26193" w:rsidP="00615DEB">
            <w:pPr>
              <w:pStyle w:val="CRCoverPage"/>
              <w:spacing w:after="0"/>
              <w:rPr>
                <w:b/>
                <w:i/>
                <w:noProof/>
                <w:sz w:val="8"/>
                <w:szCs w:val="8"/>
              </w:rPr>
            </w:pPr>
          </w:p>
        </w:tc>
        <w:tc>
          <w:tcPr>
            <w:tcW w:w="7797" w:type="dxa"/>
            <w:gridSpan w:val="10"/>
            <w:tcBorders>
              <w:right w:val="single" w:sz="4" w:space="0" w:color="auto"/>
            </w:tcBorders>
          </w:tcPr>
          <w:p w14:paraId="4E255AA9" w14:textId="77777777" w:rsidR="00A26193" w:rsidRPr="00E12CF0" w:rsidRDefault="00A26193" w:rsidP="00615DEB">
            <w:pPr>
              <w:pStyle w:val="CRCoverPage"/>
              <w:spacing w:after="0"/>
              <w:rPr>
                <w:noProof/>
              </w:rPr>
            </w:pPr>
          </w:p>
        </w:tc>
      </w:tr>
      <w:tr w:rsidR="00A26193" w14:paraId="3B2FE5EE" w14:textId="77777777" w:rsidTr="00615DEB">
        <w:tc>
          <w:tcPr>
            <w:tcW w:w="1843" w:type="dxa"/>
            <w:tcBorders>
              <w:left w:val="single" w:sz="4" w:space="0" w:color="auto"/>
            </w:tcBorders>
          </w:tcPr>
          <w:p w14:paraId="366ADDDA" w14:textId="77777777" w:rsidR="00A26193" w:rsidRDefault="00A26193" w:rsidP="00615D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CDB89B" w14:textId="77777777" w:rsidR="00A26193" w:rsidRPr="00E12CF0" w:rsidRDefault="00A26193" w:rsidP="00615DEB">
            <w:pPr>
              <w:tabs>
                <w:tab w:val="left" w:pos="1800"/>
              </w:tabs>
              <w:jc w:val="both"/>
              <w:rPr>
                <w:noProof/>
              </w:rPr>
            </w:pPr>
            <w:r w:rsidRPr="00E12CF0">
              <w:rPr>
                <w:rFonts w:ascii="Arial" w:hAnsi="Arial"/>
              </w:rPr>
              <w:t>Qualcomm Incorporated, Nokia, Nokia Shanghai Bell, Ericsson, Huawei</w:t>
            </w:r>
            <w:r w:rsidRPr="00E12CF0">
              <w:rPr>
                <w:rFonts w:ascii="Arial" w:hAnsi="Arial" w:hint="eastAsia"/>
              </w:rPr>
              <w:t>, ZTE</w:t>
            </w:r>
            <w:r w:rsidRPr="00E12CF0">
              <w:rPr>
                <w:rFonts w:ascii="Arial" w:hAnsi="Arial"/>
              </w:rPr>
              <w:t>, Samsung</w:t>
            </w:r>
          </w:p>
        </w:tc>
      </w:tr>
      <w:tr w:rsidR="00A26193" w14:paraId="482E8783" w14:textId="77777777" w:rsidTr="00615DEB">
        <w:tc>
          <w:tcPr>
            <w:tcW w:w="1843" w:type="dxa"/>
            <w:tcBorders>
              <w:left w:val="single" w:sz="4" w:space="0" w:color="auto"/>
            </w:tcBorders>
          </w:tcPr>
          <w:p w14:paraId="3794AA36" w14:textId="77777777" w:rsidR="00A26193" w:rsidRDefault="00A26193" w:rsidP="00615D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52AFC9" w14:textId="77777777" w:rsidR="00A26193" w:rsidRPr="00E12CF0" w:rsidRDefault="00A26193" w:rsidP="00615DEB">
            <w:pPr>
              <w:pStyle w:val="CRCoverPage"/>
              <w:spacing w:after="0"/>
              <w:ind w:left="100"/>
              <w:rPr>
                <w:noProof/>
              </w:rPr>
            </w:pPr>
            <w:fldSimple w:instr=" DOCPROPERTY  SourceIfTsg  \* MERGEFORMAT ">
              <w:r w:rsidRPr="00E12CF0">
                <w:rPr>
                  <w:noProof/>
                </w:rPr>
                <w:t>R3</w:t>
              </w:r>
            </w:fldSimple>
          </w:p>
        </w:tc>
      </w:tr>
      <w:tr w:rsidR="00A26193" w14:paraId="7363AB22" w14:textId="77777777" w:rsidTr="00615DEB">
        <w:tc>
          <w:tcPr>
            <w:tcW w:w="1843" w:type="dxa"/>
            <w:tcBorders>
              <w:left w:val="single" w:sz="4" w:space="0" w:color="auto"/>
            </w:tcBorders>
          </w:tcPr>
          <w:p w14:paraId="3C119018" w14:textId="77777777" w:rsidR="00A26193" w:rsidRDefault="00A26193" w:rsidP="00615DEB">
            <w:pPr>
              <w:pStyle w:val="CRCoverPage"/>
              <w:spacing w:after="0"/>
              <w:rPr>
                <w:b/>
                <w:i/>
                <w:noProof/>
                <w:sz w:val="8"/>
                <w:szCs w:val="8"/>
              </w:rPr>
            </w:pPr>
          </w:p>
        </w:tc>
        <w:tc>
          <w:tcPr>
            <w:tcW w:w="7797" w:type="dxa"/>
            <w:gridSpan w:val="10"/>
            <w:tcBorders>
              <w:right w:val="single" w:sz="4" w:space="0" w:color="auto"/>
            </w:tcBorders>
          </w:tcPr>
          <w:p w14:paraId="08D1CAF4" w14:textId="77777777" w:rsidR="00A26193" w:rsidRPr="00E12CF0" w:rsidRDefault="00A26193" w:rsidP="00615DEB">
            <w:pPr>
              <w:pStyle w:val="CRCoverPage"/>
              <w:spacing w:after="0"/>
              <w:rPr>
                <w:noProof/>
              </w:rPr>
            </w:pPr>
          </w:p>
        </w:tc>
      </w:tr>
      <w:tr w:rsidR="00A26193" w14:paraId="5A2BC2E4" w14:textId="77777777" w:rsidTr="00615DEB">
        <w:tc>
          <w:tcPr>
            <w:tcW w:w="1843" w:type="dxa"/>
            <w:tcBorders>
              <w:left w:val="single" w:sz="4" w:space="0" w:color="auto"/>
            </w:tcBorders>
          </w:tcPr>
          <w:p w14:paraId="51A935E8" w14:textId="77777777" w:rsidR="00A26193" w:rsidRDefault="00A26193" w:rsidP="00615DEB">
            <w:pPr>
              <w:pStyle w:val="CRCoverPage"/>
              <w:tabs>
                <w:tab w:val="right" w:pos="1759"/>
              </w:tabs>
              <w:spacing w:after="0"/>
              <w:rPr>
                <w:b/>
                <w:i/>
                <w:noProof/>
              </w:rPr>
            </w:pPr>
            <w:r>
              <w:rPr>
                <w:b/>
                <w:i/>
                <w:noProof/>
              </w:rPr>
              <w:t>Work item code:</w:t>
            </w:r>
          </w:p>
        </w:tc>
        <w:tc>
          <w:tcPr>
            <w:tcW w:w="3686" w:type="dxa"/>
            <w:gridSpan w:val="5"/>
            <w:shd w:val="pct30" w:color="FFFF00" w:fill="auto"/>
          </w:tcPr>
          <w:p w14:paraId="6385D72D" w14:textId="77777777" w:rsidR="00A26193" w:rsidRPr="00E12CF0" w:rsidRDefault="00A26193" w:rsidP="00615DEB">
            <w:pPr>
              <w:pStyle w:val="CRCoverPage"/>
              <w:spacing w:after="0"/>
              <w:ind w:left="100"/>
              <w:rPr>
                <w:noProof/>
              </w:rPr>
            </w:pPr>
            <w:proofErr w:type="spellStart"/>
            <w:r w:rsidRPr="00E12CF0">
              <w:t>NR_XR_enh</w:t>
            </w:r>
            <w:proofErr w:type="spellEnd"/>
            <w:r w:rsidRPr="00E12CF0">
              <w:t>-Core</w:t>
            </w:r>
          </w:p>
        </w:tc>
        <w:tc>
          <w:tcPr>
            <w:tcW w:w="567" w:type="dxa"/>
            <w:tcBorders>
              <w:left w:val="nil"/>
            </w:tcBorders>
          </w:tcPr>
          <w:p w14:paraId="209CC7A5" w14:textId="77777777" w:rsidR="00A26193" w:rsidRPr="00E12CF0" w:rsidRDefault="00A26193" w:rsidP="00615DEB">
            <w:pPr>
              <w:pStyle w:val="CRCoverPage"/>
              <w:spacing w:after="0"/>
              <w:ind w:right="100"/>
              <w:rPr>
                <w:noProof/>
              </w:rPr>
            </w:pPr>
          </w:p>
        </w:tc>
        <w:tc>
          <w:tcPr>
            <w:tcW w:w="1417" w:type="dxa"/>
            <w:gridSpan w:val="3"/>
            <w:tcBorders>
              <w:left w:val="nil"/>
            </w:tcBorders>
          </w:tcPr>
          <w:p w14:paraId="39A3C6CE" w14:textId="77777777" w:rsidR="00A26193" w:rsidRPr="00E12CF0" w:rsidRDefault="00A26193" w:rsidP="00615DEB">
            <w:pPr>
              <w:pStyle w:val="CRCoverPage"/>
              <w:spacing w:after="0"/>
              <w:jc w:val="right"/>
              <w:rPr>
                <w:noProof/>
              </w:rPr>
            </w:pPr>
            <w:r w:rsidRPr="00E12CF0">
              <w:rPr>
                <w:b/>
                <w:i/>
                <w:noProof/>
              </w:rPr>
              <w:t>Date:</w:t>
            </w:r>
          </w:p>
        </w:tc>
        <w:tc>
          <w:tcPr>
            <w:tcW w:w="2127" w:type="dxa"/>
            <w:tcBorders>
              <w:right w:val="single" w:sz="4" w:space="0" w:color="auto"/>
            </w:tcBorders>
            <w:shd w:val="pct30" w:color="FFFF00" w:fill="auto"/>
          </w:tcPr>
          <w:p w14:paraId="5B0E99B6" w14:textId="23F8E682" w:rsidR="00A26193" w:rsidRPr="00E12CF0" w:rsidRDefault="00A26193" w:rsidP="00615DEB">
            <w:pPr>
              <w:pStyle w:val="CRCoverPage"/>
              <w:spacing w:after="0"/>
              <w:ind w:left="100"/>
              <w:rPr>
                <w:noProof/>
              </w:rPr>
            </w:pPr>
            <w:r w:rsidRPr="00E12CF0">
              <w:t>2023-1</w:t>
            </w:r>
            <w:r>
              <w:t>1-</w:t>
            </w:r>
            <w:r w:rsidR="00F34EE5">
              <w:t>14</w:t>
            </w:r>
          </w:p>
        </w:tc>
      </w:tr>
      <w:tr w:rsidR="00A26193" w14:paraId="297B60E7" w14:textId="77777777" w:rsidTr="00615DEB">
        <w:tc>
          <w:tcPr>
            <w:tcW w:w="1843" w:type="dxa"/>
            <w:tcBorders>
              <w:left w:val="single" w:sz="4" w:space="0" w:color="auto"/>
            </w:tcBorders>
          </w:tcPr>
          <w:p w14:paraId="5BE0949F" w14:textId="77777777" w:rsidR="00A26193" w:rsidRDefault="00A26193" w:rsidP="00615DEB">
            <w:pPr>
              <w:pStyle w:val="CRCoverPage"/>
              <w:spacing w:after="0"/>
              <w:rPr>
                <w:b/>
                <w:i/>
                <w:noProof/>
                <w:sz w:val="8"/>
                <w:szCs w:val="8"/>
              </w:rPr>
            </w:pPr>
          </w:p>
        </w:tc>
        <w:tc>
          <w:tcPr>
            <w:tcW w:w="1986" w:type="dxa"/>
            <w:gridSpan w:val="4"/>
          </w:tcPr>
          <w:p w14:paraId="51B271E6" w14:textId="77777777" w:rsidR="00A26193" w:rsidRDefault="00A26193" w:rsidP="00615DEB">
            <w:pPr>
              <w:pStyle w:val="CRCoverPage"/>
              <w:spacing w:after="0"/>
              <w:rPr>
                <w:noProof/>
                <w:sz w:val="8"/>
                <w:szCs w:val="8"/>
              </w:rPr>
            </w:pPr>
          </w:p>
        </w:tc>
        <w:tc>
          <w:tcPr>
            <w:tcW w:w="2267" w:type="dxa"/>
            <w:gridSpan w:val="2"/>
          </w:tcPr>
          <w:p w14:paraId="45C8721A" w14:textId="77777777" w:rsidR="00A26193" w:rsidRDefault="00A26193" w:rsidP="00615DEB">
            <w:pPr>
              <w:pStyle w:val="CRCoverPage"/>
              <w:spacing w:after="0"/>
              <w:rPr>
                <w:noProof/>
                <w:sz w:val="8"/>
                <w:szCs w:val="8"/>
              </w:rPr>
            </w:pPr>
          </w:p>
        </w:tc>
        <w:tc>
          <w:tcPr>
            <w:tcW w:w="1417" w:type="dxa"/>
            <w:gridSpan w:val="3"/>
          </w:tcPr>
          <w:p w14:paraId="35CE185A" w14:textId="77777777" w:rsidR="00A26193" w:rsidRDefault="00A26193" w:rsidP="00615DEB">
            <w:pPr>
              <w:pStyle w:val="CRCoverPage"/>
              <w:spacing w:after="0"/>
              <w:rPr>
                <w:noProof/>
                <w:sz w:val="8"/>
                <w:szCs w:val="8"/>
              </w:rPr>
            </w:pPr>
          </w:p>
        </w:tc>
        <w:tc>
          <w:tcPr>
            <w:tcW w:w="2127" w:type="dxa"/>
            <w:tcBorders>
              <w:right w:val="single" w:sz="4" w:space="0" w:color="auto"/>
            </w:tcBorders>
          </w:tcPr>
          <w:p w14:paraId="3E89046B" w14:textId="77777777" w:rsidR="00A26193" w:rsidRDefault="00A26193" w:rsidP="00615DEB">
            <w:pPr>
              <w:pStyle w:val="CRCoverPage"/>
              <w:spacing w:after="0"/>
              <w:rPr>
                <w:noProof/>
                <w:sz w:val="8"/>
                <w:szCs w:val="8"/>
              </w:rPr>
            </w:pPr>
          </w:p>
        </w:tc>
      </w:tr>
      <w:tr w:rsidR="00A26193" w14:paraId="6A32C53A" w14:textId="77777777" w:rsidTr="00615DEB">
        <w:trPr>
          <w:cantSplit/>
        </w:trPr>
        <w:tc>
          <w:tcPr>
            <w:tcW w:w="1843" w:type="dxa"/>
            <w:tcBorders>
              <w:left w:val="single" w:sz="4" w:space="0" w:color="auto"/>
            </w:tcBorders>
          </w:tcPr>
          <w:p w14:paraId="7D414433" w14:textId="77777777" w:rsidR="00A26193" w:rsidRDefault="00A26193" w:rsidP="00615DEB">
            <w:pPr>
              <w:pStyle w:val="CRCoverPage"/>
              <w:tabs>
                <w:tab w:val="right" w:pos="1759"/>
              </w:tabs>
              <w:spacing w:after="0"/>
              <w:rPr>
                <w:b/>
                <w:i/>
                <w:noProof/>
              </w:rPr>
            </w:pPr>
            <w:r>
              <w:rPr>
                <w:b/>
                <w:i/>
                <w:noProof/>
              </w:rPr>
              <w:t>Category:</w:t>
            </w:r>
          </w:p>
        </w:tc>
        <w:tc>
          <w:tcPr>
            <w:tcW w:w="851" w:type="dxa"/>
            <w:shd w:val="pct30" w:color="FFFF00" w:fill="auto"/>
          </w:tcPr>
          <w:p w14:paraId="4BE240E7" w14:textId="77777777" w:rsidR="00A26193" w:rsidRDefault="00A26193" w:rsidP="00615DEB">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41E0B8CE" w14:textId="77777777" w:rsidR="00A26193" w:rsidRDefault="00A26193" w:rsidP="00615DEB">
            <w:pPr>
              <w:pStyle w:val="CRCoverPage"/>
              <w:spacing w:after="0"/>
              <w:rPr>
                <w:noProof/>
              </w:rPr>
            </w:pPr>
          </w:p>
        </w:tc>
        <w:tc>
          <w:tcPr>
            <w:tcW w:w="1417" w:type="dxa"/>
            <w:gridSpan w:val="3"/>
            <w:tcBorders>
              <w:left w:val="nil"/>
            </w:tcBorders>
          </w:tcPr>
          <w:p w14:paraId="651E9D56" w14:textId="77777777" w:rsidR="00A26193" w:rsidRDefault="00A26193" w:rsidP="00615D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6D8A9" w14:textId="77777777" w:rsidR="00A26193" w:rsidRDefault="00A26193" w:rsidP="00615DEB">
            <w:pPr>
              <w:pStyle w:val="CRCoverPage"/>
              <w:spacing w:after="0"/>
              <w:ind w:left="100"/>
              <w:rPr>
                <w:noProof/>
              </w:rPr>
            </w:pPr>
            <w:fldSimple w:instr=" DOCPROPERTY  Release  \* MERGEFORMAT ">
              <w:r>
                <w:rPr>
                  <w:noProof/>
                </w:rPr>
                <w:t>Rel-18</w:t>
              </w:r>
            </w:fldSimple>
          </w:p>
        </w:tc>
      </w:tr>
      <w:tr w:rsidR="00A26193" w14:paraId="2CF3768C" w14:textId="77777777" w:rsidTr="00615DEB">
        <w:tc>
          <w:tcPr>
            <w:tcW w:w="1843" w:type="dxa"/>
            <w:tcBorders>
              <w:left w:val="single" w:sz="4" w:space="0" w:color="auto"/>
              <w:bottom w:val="single" w:sz="4" w:space="0" w:color="auto"/>
            </w:tcBorders>
          </w:tcPr>
          <w:p w14:paraId="38C5293F" w14:textId="77777777" w:rsidR="00A26193" w:rsidRDefault="00A26193" w:rsidP="00615DEB">
            <w:pPr>
              <w:pStyle w:val="CRCoverPage"/>
              <w:spacing w:after="0"/>
              <w:rPr>
                <w:b/>
                <w:i/>
                <w:noProof/>
              </w:rPr>
            </w:pPr>
          </w:p>
        </w:tc>
        <w:tc>
          <w:tcPr>
            <w:tcW w:w="4677" w:type="dxa"/>
            <w:gridSpan w:val="8"/>
            <w:tcBorders>
              <w:bottom w:val="single" w:sz="4" w:space="0" w:color="auto"/>
            </w:tcBorders>
          </w:tcPr>
          <w:p w14:paraId="7ECC344B" w14:textId="77777777" w:rsidR="00A26193" w:rsidRDefault="00A26193" w:rsidP="00615D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i/>
                <w:noProof/>
                <w:sz w:val="18"/>
              </w:rPr>
              <w:br/>
            </w:r>
            <w:r w:rsidRPr="00F42F29">
              <w:rPr>
                <w:b/>
                <w:bCs/>
                <w:i/>
                <w:noProof/>
                <w:sz w:val="18"/>
              </w:rPr>
              <w:t>S</w:t>
            </w:r>
            <w:r>
              <w:rPr>
                <w:i/>
                <w:noProof/>
                <w:sz w:val="18"/>
              </w:rPr>
              <w:t xml:space="preserve">  (adding to the sourcing companies’ CR statistics)</w:t>
            </w:r>
          </w:p>
          <w:p w14:paraId="7AFF1C5A" w14:textId="77777777" w:rsidR="00A26193" w:rsidRDefault="00A26193" w:rsidP="00615DE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EF9352" w14:textId="77777777" w:rsidR="00A26193" w:rsidRPr="007C2097" w:rsidRDefault="00A26193" w:rsidP="00615D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26193" w14:paraId="560BC267" w14:textId="77777777" w:rsidTr="00615DEB">
        <w:tc>
          <w:tcPr>
            <w:tcW w:w="1843" w:type="dxa"/>
          </w:tcPr>
          <w:p w14:paraId="1317B6D3" w14:textId="77777777" w:rsidR="00A26193" w:rsidRDefault="00A26193" w:rsidP="00615DEB">
            <w:pPr>
              <w:pStyle w:val="CRCoverPage"/>
              <w:spacing w:after="0"/>
              <w:rPr>
                <w:b/>
                <w:i/>
                <w:noProof/>
                <w:sz w:val="8"/>
                <w:szCs w:val="8"/>
              </w:rPr>
            </w:pPr>
          </w:p>
        </w:tc>
        <w:tc>
          <w:tcPr>
            <w:tcW w:w="7797" w:type="dxa"/>
            <w:gridSpan w:val="10"/>
          </w:tcPr>
          <w:p w14:paraId="0FCD6797" w14:textId="77777777" w:rsidR="00A26193" w:rsidRDefault="00A26193" w:rsidP="00615DEB">
            <w:pPr>
              <w:pStyle w:val="CRCoverPage"/>
              <w:spacing w:after="0"/>
              <w:rPr>
                <w:noProof/>
                <w:sz w:val="8"/>
                <w:szCs w:val="8"/>
              </w:rPr>
            </w:pPr>
          </w:p>
        </w:tc>
      </w:tr>
      <w:tr w:rsidR="00A26193" w14:paraId="682A3892" w14:textId="77777777" w:rsidTr="00615DEB">
        <w:tc>
          <w:tcPr>
            <w:tcW w:w="2694" w:type="dxa"/>
            <w:gridSpan w:val="2"/>
            <w:tcBorders>
              <w:top w:val="single" w:sz="4" w:space="0" w:color="auto"/>
              <w:left w:val="single" w:sz="4" w:space="0" w:color="auto"/>
            </w:tcBorders>
          </w:tcPr>
          <w:p w14:paraId="1C2DCC40" w14:textId="77777777" w:rsidR="00A26193" w:rsidRDefault="00A26193" w:rsidP="00615D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17D22" w14:textId="77777777" w:rsidR="00A26193" w:rsidRDefault="00A26193" w:rsidP="00615DEB">
            <w:pPr>
              <w:pStyle w:val="CRCoverPage"/>
              <w:spacing w:after="0"/>
              <w:rPr>
                <w:noProof/>
              </w:rPr>
            </w:pPr>
            <w:r>
              <w:rPr>
                <w:lang w:eastAsia="zh-CN"/>
              </w:rPr>
              <w:t>Add stage-2 changes to support NR XR enhancement</w:t>
            </w:r>
          </w:p>
        </w:tc>
      </w:tr>
      <w:tr w:rsidR="00A26193" w14:paraId="77E98DE0" w14:textId="77777777" w:rsidTr="00615DEB">
        <w:tc>
          <w:tcPr>
            <w:tcW w:w="2694" w:type="dxa"/>
            <w:gridSpan w:val="2"/>
            <w:tcBorders>
              <w:left w:val="single" w:sz="4" w:space="0" w:color="auto"/>
            </w:tcBorders>
          </w:tcPr>
          <w:p w14:paraId="36C93439" w14:textId="77777777" w:rsidR="00A26193" w:rsidRDefault="00A26193" w:rsidP="00615DEB">
            <w:pPr>
              <w:pStyle w:val="CRCoverPage"/>
              <w:spacing w:after="0"/>
              <w:rPr>
                <w:b/>
                <w:i/>
                <w:noProof/>
                <w:sz w:val="8"/>
                <w:szCs w:val="8"/>
              </w:rPr>
            </w:pPr>
          </w:p>
        </w:tc>
        <w:tc>
          <w:tcPr>
            <w:tcW w:w="6946" w:type="dxa"/>
            <w:gridSpan w:val="9"/>
            <w:tcBorders>
              <w:right w:val="single" w:sz="4" w:space="0" w:color="auto"/>
            </w:tcBorders>
          </w:tcPr>
          <w:p w14:paraId="5FE539DC" w14:textId="77777777" w:rsidR="00A26193" w:rsidRDefault="00A26193" w:rsidP="00615DEB">
            <w:pPr>
              <w:pStyle w:val="CRCoverPage"/>
              <w:spacing w:after="0"/>
              <w:rPr>
                <w:noProof/>
                <w:sz w:val="8"/>
                <w:szCs w:val="8"/>
              </w:rPr>
            </w:pPr>
          </w:p>
        </w:tc>
      </w:tr>
      <w:tr w:rsidR="00A26193" w14:paraId="5C4E0FD8" w14:textId="77777777" w:rsidTr="00615DEB">
        <w:tc>
          <w:tcPr>
            <w:tcW w:w="2694" w:type="dxa"/>
            <w:gridSpan w:val="2"/>
            <w:tcBorders>
              <w:left w:val="single" w:sz="4" w:space="0" w:color="auto"/>
            </w:tcBorders>
          </w:tcPr>
          <w:p w14:paraId="55F4CC3A" w14:textId="77777777" w:rsidR="00A26193" w:rsidRDefault="00A26193" w:rsidP="00615D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4B9EAB" w14:textId="77777777" w:rsidR="00A26193" w:rsidRDefault="00A26193" w:rsidP="00615DEB">
            <w:pPr>
              <w:pStyle w:val="TAL"/>
              <w:rPr>
                <w:sz w:val="20"/>
                <w:lang w:eastAsia="zh-CN"/>
              </w:rPr>
            </w:pPr>
            <w:r>
              <w:rPr>
                <w:sz w:val="20"/>
                <w:lang w:eastAsia="zh-CN"/>
              </w:rPr>
              <w:t>The changes are</w:t>
            </w:r>
            <w:r>
              <w:rPr>
                <w:rFonts w:hint="eastAsia"/>
                <w:sz w:val="20"/>
                <w:lang w:eastAsia="zh-CN"/>
              </w:rPr>
              <w:t>:</w:t>
            </w:r>
          </w:p>
          <w:p w14:paraId="0F12D88C" w14:textId="77777777" w:rsidR="00A26193" w:rsidRDefault="00A26193" w:rsidP="00A26193">
            <w:pPr>
              <w:pStyle w:val="TAL"/>
              <w:numPr>
                <w:ilvl w:val="0"/>
                <w:numId w:val="4"/>
              </w:numPr>
              <w:spacing w:line="259" w:lineRule="auto"/>
              <w:rPr>
                <w:sz w:val="20"/>
                <w:lang w:eastAsia="zh-CN"/>
              </w:rPr>
            </w:pPr>
            <w:r>
              <w:rPr>
                <w:sz w:val="20"/>
                <w:lang w:eastAsia="zh-CN"/>
              </w:rPr>
              <w:t>Add Stage-2 changes based on RAN3#121bis NR XR enhancement related agreements.</w:t>
            </w:r>
          </w:p>
          <w:p w14:paraId="610A1ED7" w14:textId="77777777" w:rsidR="00A26193" w:rsidRDefault="00A26193" w:rsidP="00615DEB">
            <w:pPr>
              <w:pStyle w:val="CRCoverPage"/>
              <w:spacing w:after="0"/>
              <w:ind w:left="100"/>
              <w:rPr>
                <w:noProof/>
              </w:rPr>
            </w:pPr>
            <w:r w:rsidRPr="00C17C0E">
              <w:rPr>
                <w:lang w:eastAsia="zh-CN"/>
              </w:rPr>
              <w:t>.</w:t>
            </w:r>
          </w:p>
        </w:tc>
      </w:tr>
      <w:tr w:rsidR="00A26193" w14:paraId="5DF61402" w14:textId="77777777" w:rsidTr="00615DEB">
        <w:tc>
          <w:tcPr>
            <w:tcW w:w="2694" w:type="dxa"/>
            <w:gridSpan w:val="2"/>
            <w:tcBorders>
              <w:left w:val="single" w:sz="4" w:space="0" w:color="auto"/>
            </w:tcBorders>
          </w:tcPr>
          <w:p w14:paraId="39C2C755" w14:textId="77777777" w:rsidR="00A26193" w:rsidRDefault="00A26193" w:rsidP="00615DEB">
            <w:pPr>
              <w:pStyle w:val="CRCoverPage"/>
              <w:spacing w:after="0"/>
              <w:rPr>
                <w:b/>
                <w:i/>
                <w:noProof/>
                <w:sz w:val="8"/>
                <w:szCs w:val="8"/>
              </w:rPr>
            </w:pPr>
          </w:p>
        </w:tc>
        <w:tc>
          <w:tcPr>
            <w:tcW w:w="6946" w:type="dxa"/>
            <w:gridSpan w:val="9"/>
            <w:tcBorders>
              <w:right w:val="single" w:sz="4" w:space="0" w:color="auto"/>
            </w:tcBorders>
          </w:tcPr>
          <w:p w14:paraId="0065D702" w14:textId="77777777" w:rsidR="00A26193" w:rsidRDefault="00A26193" w:rsidP="00615DEB">
            <w:pPr>
              <w:pStyle w:val="CRCoverPage"/>
              <w:spacing w:after="0"/>
              <w:rPr>
                <w:noProof/>
                <w:sz w:val="8"/>
                <w:szCs w:val="8"/>
              </w:rPr>
            </w:pPr>
          </w:p>
        </w:tc>
      </w:tr>
      <w:tr w:rsidR="00A26193" w14:paraId="12A23753" w14:textId="77777777" w:rsidTr="00615DEB">
        <w:tc>
          <w:tcPr>
            <w:tcW w:w="2694" w:type="dxa"/>
            <w:gridSpan w:val="2"/>
            <w:tcBorders>
              <w:left w:val="single" w:sz="4" w:space="0" w:color="auto"/>
              <w:bottom w:val="single" w:sz="4" w:space="0" w:color="auto"/>
            </w:tcBorders>
          </w:tcPr>
          <w:p w14:paraId="446A77FB" w14:textId="77777777" w:rsidR="00A26193" w:rsidRDefault="00A26193" w:rsidP="00615D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89A596" w14:textId="77777777" w:rsidR="00A26193" w:rsidRDefault="00A26193" w:rsidP="00615DEB">
            <w:pPr>
              <w:pStyle w:val="CRCoverPage"/>
              <w:spacing w:after="0"/>
              <w:ind w:left="100"/>
              <w:rPr>
                <w:noProof/>
              </w:rPr>
            </w:pPr>
            <w:r>
              <w:rPr>
                <w:lang w:eastAsia="zh-CN"/>
              </w:rPr>
              <w:t>The NR XR enhancement cannot be supported.</w:t>
            </w:r>
          </w:p>
        </w:tc>
      </w:tr>
      <w:tr w:rsidR="00A26193" w14:paraId="31D3687E" w14:textId="77777777" w:rsidTr="00615DEB">
        <w:tc>
          <w:tcPr>
            <w:tcW w:w="2694" w:type="dxa"/>
            <w:gridSpan w:val="2"/>
          </w:tcPr>
          <w:p w14:paraId="743117BB" w14:textId="77777777" w:rsidR="00A26193" w:rsidRDefault="00A26193" w:rsidP="00615DEB">
            <w:pPr>
              <w:pStyle w:val="CRCoverPage"/>
              <w:spacing w:after="0"/>
              <w:rPr>
                <w:b/>
                <w:i/>
                <w:noProof/>
                <w:sz w:val="8"/>
                <w:szCs w:val="8"/>
              </w:rPr>
            </w:pPr>
          </w:p>
        </w:tc>
        <w:tc>
          <w:tcPr>
            <w:tcW w:w="6946" w:type="dxa"/>
            <w:gridSpan w:val="9"/>
          </w:tcPr>
          <w:p w14:paraId="1A686410" w14:textId="77777777" w:rsidR="00A26193" w:rsidRDefault="00A26193" w:rsidP="00615DEB">
            <w:pPr>
              <w:pStyle w:val="CRCoverPage"/>
              <w:spacing w:after="0"/>
              <w:rPr>
                <w:noProof/>
                <w:sz w:val="8"/>
                <w:szCs w:val="8"/>
              </w:rPr>
            </w:pPr>
          </w:p>
        </w:tc>
      </w:tr>
      <w:tr w:rsidR="00A26193" w14:paraId="359A2112" w14:textId="77777777" w:rsidTr="00615DEB">
        <w:tc>
          <w:tcPr>
            <w:tcW w:w="2694" w:type="dxa"/>
            <w:gridSpan w:val="2"/>
            <w:tcBorders>
              <w:top w:val="single" w:sz="4" w:space="0" w:color="auto"/>
              <w:left w:val="single" w:sz="4" w:space="0" w:color="auto"/>
            </w:tcBorders>
          </w:tcPr>
          <w:p w14:paraId="165C89D6" w14:textId="77777777" w:rsidR="00A26193" w:rsidRDefault="00A26193" w:rsidP="00615D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2084F8" w14:textId="77777777" w:rsidR="00A26193" w:rsidRDefault="00A26193" w:rsidP="00615DEB">
            <w:pPr>
              <w:pStyle w:val="CRCoverPage"/>
              <w:spacing w:after="0"/>
              <w:rPr>
                <w:noProof/>
              </w:rPr>
            </w:pPr>
            <w:r>
              <w:rPr>
                <w:lang w:eastAsia="zh-CN"/>
              </w:rPr>
              <w:t>16.x.1 (new), 16.x.2 (new), 16.x.3 (new), 16.x.4 (new), 16.x.5 (new), 16.Y (new)</w:t>
            </w:r>
          </w:p>
        </w:tc>
      </w:tr>
      <w:tr w:rsidR="00A26193" w14:paraId="4C86CABC" w14:textId="77777777" w:rsidTr="00615DEB">
        <w:tc>
          <w:tcPr>
            <w:tcW w:w="2694" w:type="dxa"/>
            <w:gridSpan w:val="2"/>
            <w:tcBorders>
              <w:left w:val="single" w:sz="4" w:space="0" w:color="auto"/>
            </w:tcBorders>
          </w:tcPr>
          <w:p w14:paraId="74F3767E" w14:textId="77777777" w:rsidR="00A26193" w:rsidRDefault="00A26193" w:rsidP="00615DEB">
            <w:pPr>
              <w:pStyle w:val="CRCoverPage"/>
              <w:spacing w:after="0"/>
              <w:rPr>
                <w:b/>
                <w:i/>
                <w:noProof/>
                <w:sz w:val="8"/>
                <w:szCs w:val="8"/>
              </w:rPr>
            </w:pPr>
          </w:p>
        </w:tc>
        <w:tc>
          <w:tcPr>
            <w:tcW w:w="6946" w:type="dxa"/>
            <w:gridSpan w:val="9"/>
            <w:tcBorders>
              <w:right w:val="single" w:sz="4" w:space="0" w:color="auto"/>
            </w:tcBorders>
          </w:tcPr>
          <w:p w14:paraId="3B15C080" w14:textId="77777777" w:rsidR="00A26193" w:rsidRDefault="00A26193" w:rsidP="00615DEB">
            <w:pPr>
              <w:pStyle w:val="CRCoverPage"/>
              <w:spacing w:after="0"/>
              <w:rPr>
                <w:noProof/>
                <w:sz w:val="8"/>
                <w:szCs w:val="8"/>
              </w:rPr>
            </w:pPr>
          </w:p>
        </w:tc>
      </w:tr>
      <w:tr w:rsidR="00A26193" w14:paraId="738E4DAE" w14:textId="77777777" w:rsidTr="00615DEB">
        <w:tc>
          <w:tcPr>
            <w:tcW w:w="2694" w:type="dxa"/>
            <w:gridSpan w:val="2"/>
            <w:tcBorders>
              <w:left w:val="single" w:sz="4" w:space="0" w:color="auto"/>
            </w:tcBorders>
          </w:tcPr>
          <w:p w14:paraId="6A1C7F23" w14:textId="77777777" w:rsidR="00A26193" w:rsidRDefault="00A26193" w:rsidP="00615D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50AF" w14:textId="77777777" w:rsidR="00A26193" w:rsidRDefault="00A26193" w:rsidP="00615D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223CA" w14:textId="77777777" w:rsidR="00A26193" w:rsidRDefault="00A26193" w:rsidP="00615DEB">
            <w:pPr>
              <w:pStyle w:val="CRCoverPage"/>
              <w:spacing w:after="0"/>
              <w:jc w:val="center"/>
              <w:rPr>
                <w:b/>
                <w:caps/>
                <w:noProof/>
              </w:rPr>
            </w:pPr>
            <w:r>
              <w:rPr>
                <w:b/>
                <w:caps/>
                <w:noProof/>
              </w:rPr>
              <w:t>N</w:t>
            </w:r>
          </w:p>
        </w:tc>
        <w:tc>
          <w:tcPr>
            <w:tcW w:w="2977" w:type="dxa"/>
            <w:gridSpan w:val="4"/>
          </w:tcPr>
          <w:p w14:paraId="0773CA89" w14:textId="77777777" w:rsidR="00A26193" w:rsidRDefault="00A26193" w:rsidP="00615D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2DAE8F" w14:textId="77777777" w:rsidR="00A26193" w:rsidRDefault="00A26193" w:rsidP="00615DEB">
            <w:pPr>
              <w:pStyle w:val="CRCoverPage"/>
              <w:spacing w:after="0"/>
              <w:ind w:left="99"/>
              <w:rPr>
                <w:noProof/>
              </w:rPr>
            </w:pPr>
          </w:p>
        </w:tc>
      </w:tr>
      <w:tr w:rsidR="00A26193" w14:paraId="5A4836AF" w14:textId="77777777" w:rsidTr="00615DEB">
        <w:tc>
          <w:tcPr>
            <w:tcW w:w="2694" w:type="dxa"/>
            <w:gridSpan w:val="2"/>
            <w:tcBorders>
              <w:left w:val="single" w:sz="4" w:space="0" w:color="auto"/>
            </w:tcBorders>
          </w:tcPr>
          <w:p w14:paraId="35471316" w14:textId="77777777" w:rsidR="00A26193" w:rsidRDefault="00A26193" w:rsidP="00615D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B3F30F" w14:textId="77777777" w:rsidR="00A26193" w:rsidRDefault="00A26193" w:rsidP="00615D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80458A" w14:textId="77777777" w:rsidR="00A26193" w:rsidRDefault="00A26193" w:rsidP="00615DEB">
            <w:pPr>
              <w:pStyle w:val="CRCoverPage"/>
              <w:spacing w:after="0"/>
              <w:jc w:val="center"/>
              <w:rPr>
                <w:b/>
                <w:caps/>
                <w:noProof/>
              </w:rPr>
            </w:pPr>
          </w:p>
        </w:tc>
        <w:tc>
          <w:tcPr>
            <w:tcW w:w="2977" w:type="dxa"/>
            <w:gridSpan w:val="4"/>
          </w:tcPr>
          <w:p w14:paraId="6FF896B9" w14:textId="77777777" w:rsidR="00A26193" w:rsidRDefault="00A26193" w:rsidP="00615D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BB3503" w14:textId="77777777" w:rsidR="00A26193" w:rsidRDefault="00A26193" w:rsidP="00615DEB">
            <w:pPr>
              <w:pStyle w:val="CRCoverPage"/>
              <w:spacing w:after="0"/>
              <w:ind w:left="99"/>
              <w:rPr>
                <w:noProof/>
              </w:rPr>
            </w:pPr>
            <w:r w:rsidRPr="00C17C0E">
              <w:rPr>
                <w:noProof/>
              </w:rPr>
              <w:t>TS</w:t>
            </w:r>
            <w:r>
              <w:rPr>
                <w:noProof/>
              </w:rPr>
              <w:t xml:space="preserve"> 38.413 </w:t>
            </w:r>
            <w:r w:rsidRPr="00C17C0E">
              <w:rPr>
                <w:noProof/>
              </w:rPr>
              <w:t xml:space="preserve">CR </w:t>
            </w:r>
            <w:r>
              <w:rPr>
                <w:noProof/>
              </w:rPr>
              <w:t>6002</w:t>
            </w:r>
          </w:p>
          <w:p w14:paraId="5EED8D07" w14:textId="77777777" w:rsidR="00A26193" w:rsidRDefault="00A26193" w:rsidP="00615DEB">
            <w:pPr>
              <w:pStyle w:val="CRCoverPage"/>
              <w:spacing w:after="0"/>
              <w:ind w:left="99"/>
              <w:rPr>
                <w:noProof/>
              </w:rPr>
            </w:pPr>
            <w:r w:rsidRPr="00C17C0E">
              <w:rPr>
                <w:noProof/>
              </w:rPr>
              <w:t>TS</w:t>
            </w:r>
            <w:r>
              <w:rPr>
                <w:noProof/>
              </w:rPr>
              <w:t xml:space="preserve"> 38.423</w:t>
            </w:r>
            <w:r w:rsidRPr="00C17C0E">
              <w:rPr>
                <w:noProof/>
              </w:rPr>
              <w:t xml:space="preserve"> CR </w:t>
            </w:r>
            <w:r>
              <w:rPr>
                <w:noProof/>
              </w:rPr>
              <w:t>6003</w:t>
            </w:r>
          </w:p>
        </w:tc>
      </w:tr>
      <w:tr w:rsidR="00A26193" w14:paraId="027D28DB" w14:textId="77777777" w:rsidTr="00615DEB">
        <w:tc>
          <w:tcPr>
            <w:tcW w:w="2694" w:type="dxa"/>
            <w:gridSpan w:val="2"/>
            <w:tcBorders>
              <w:left w:val="single" w:sz="4" w:space="0" w:color="auto"/>
            </w:tcBorders>
          </w:tcPr>
          <w:p w14:paraId="1F66BC0E" w14:textId="77777777" w:rsidR="00A26193" w:rsidRDefault="00A26193" w:rsidP="00615D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492ED1" w14:textId="77777777" w:rsidR="00A26193" w:rsidRDefault="00A26193" w:rsidP="00615D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5D793" w14:textId="77777777" w:rsidR="00A26193" w:rsidRDefault="00A26193" w:rsidP="00615DEB">
            <w:pPr>
              <w:pStyle w:val="CRCoverPage"/>
              <w:spacing w:after="0"/>
              <w:jc w:val="center"/>
              <w:rPr>
                <w:b/>
                <w:caps/>
                <w:noProof/>
              </w:rPr>
            </w:pPr>
            <w:r>
              <w:rPr>
                <w:b/>
                <w:caps/>
                <w:noProof/>
              </w:rPr>
              <w:t>X</w:t>
            </w:r>
          </w:p>
        </w:tc>
        <w:tc>
          <w:tcPr>
            <w:tcW w:w="2977" w:type="dxa"/>
            <w:gridSpan w:val="4"/>
          </w:tcPr>
          <w:p w14:paraId="347BFF77" w14:textId="77777777" w:rsidR="00A26193" w:rsidRDefault="00A26193" w:rsidP="00615D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0442A3" w14:textId="77777777" w:rsidR="00A26193" w:rsidRDefault="00A26193" w:rsidP="00615DEB">
            <w:pPr>
              <w:pStyle w:val="CRCoverPage"/>
              <w:spacing w:after="0"/>
              <w:ind w:left="99"/>
              <w:rPr>
                <w:noProof/>
              </w:rPr>
            </w:pPr>
            <w:r>
              <w:rPr>
                <w:noProof/>
              </w:rPr>
              <w:t>TS 38.415 CR 6006</w:t>
            </w:r>
          </w:p>
        </w:tc>
      </w:tr>
      <w:tr w:rsidR="00A26193" w14:paraId="4C857EF9" w14:textId="77777777" w:rsidTr="00615DEB">
        <w:tc>
          <w:tcPr>
            <w:tcW w:w="2694" w:type="dxa"/>
            <w:gridSpan w:val="2"/>
            <w:tcBorders>
              <w:left w:val="single" w:sz="4" w:space="0" w:color="auto"/>
            </w:tcBorders>
          </w:tcPr>
          <w:p w14:paraId="16951188" w14:textId="77777777" w:rsidR="00A26193" w:rsidRDefault="00A26193" w:rsidP="00615D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CE5C2E" w14:textId="77777777" w:rsidR="00A26193" w:rsidRDefault="00A26193" w:rsidP="00615D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35662" w14:textId="77777777" w:rsidR="00A26193" w:rsidRDefault="00A26193" w:rsidP="00615DEB">
            <w:pPr>
              <w:pStyle w:val="CRCoverPage"/>
              <w:spacing w:after="0"/>
              <w:jc w:val="center"/>
              <w:rPr>
                <w:b/>
                <w:caps/>
                <w:noProof/>
              </w:rPr>
            </w:pPr>
            <w:r>
              <w:rPr>
                <w:b/>
                <w:caps/>
                <w:noProof/>
              </w:rPr>
              <w:t>X</w:t>
            </w:r>
          </w:p>
        </w:tc>
        <w:tc>
          <w:tcPr>
            <w:tcW w:w="2977" w:type="dxa"/>
            <w:gridSpan w:val="4"/>
          </w:tcPr>
          <w:p w14:paraId="2D05C93E" w14:textId="77777777" w:rsidR="00A26193" w:rsidRDefault="00A26193" w:rsidP="00615D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6089E" w14:textId="77777777" w:rsidR="00A26193" w:rsidRDefault="00A26193" w:rsidP="00615DEB">
            <w:pPr>
              <w:pStyle w:val="CRCoverPage"/>
              <w:spacing w:after="0"/>
              <w:ind w:left="99"/>
              <w:rPr>
                <w:noProof/>
              </w:rPr>
            </w:pPr>
            <w:r>
              <w:rPr>
                <w:noProof/>
              </w:rPr>
              <w:t>TS 38.425 CR 6007</w:t>
            </w:r>
          </w:p>
        </w:tc>
      </w:tr>
      <w:tr w:rsidR="00A26193" w14:paraId="5390DA5F" w14:textId="77777777" w:rsidTr="00615DEB">
        <w:tc>
          <w:tcPr>
            <w:tcW w:w="2694" w:type="dxa"/>
            <w:gridSpan w:val="2"/>
            <w:tcBorders>
              <w:left w:val="single" w:sz="4" w:space="0" w:color="auto"/>
            </w:tcBorders>
          </w:tcPr>
          <w:p w14:paraId="3864EDAD" w14:textId="77777777" w:rsidR="00A26193" w:rsidRDefault="00A26193" w:rsidP="00615DEB">
            <w:pPr>
              <w:pStyle w:val="CRCoverPage"/>
              <w:spacing w:after="0"/>
              <w:rPr>
                <w:b/>
                <w:i/>
                <w:noProof/>
              </w:rPr>
            </w:pPr>
          </w:p>
        </w:tc>
        <w:tc>
          <w:tcPr>
            <w:tcW w:w="6946" w:type="dxa"/>
            <w:gridSpan w:val="9"/>
            <w:tcBorders>
              <w:right w:val="single" w:sz="4" w:space="0" w:color="auto"/>
            </w:tcBorders>
          </w:tcPr>
          <w:p w14:paraId="12FEC9D0" w14:textId="77777777" w:rsidR="00A26193" w:rsidRDefault="00A26193" w:rsidP="00615DEB">
            <w:pPr>
              <w:pStyle w:val="CRCoverPage"/>
              <w:spacing w:after="0"/>
              <w:rPr>
                <w:noProof/>
              </w:rPr>
            </w:pPr>
          </w:p>
        </w:tc>
      </w:tr>
      <w:tr w:rsidR="00A26193" w14:paraId="6CF315A3" w14:textId="77777777" w:rsidTr="00615DEB">
        <w:tc>
          <w:tcPr>
            <w:tcW w:w="2694" w:type="dxa"/>
            <w:gridSpan w:val="2"/>
            <w:tcBorders>
              <w:left w:val="single" w:sz="4" w:space="0" w:color="auto"/>
              <w:bottom w:val="single" w:sz="4" w:space="0" w:color="auto"/>
            </w:tcBorders>
          </w:tcPr>
          <w:p w14:paraId="771655FC" w14:textId="77777777" w:rsidR="00A26193" w:rsidRDefault="00A26193" w:rsidP="00615D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ED9ED5" w14:textId="77777777" w:rsidR="00A26193" w:rsidRDefault="00A26193" w:rsidP="00615DEB">
            <w:pPr>
              <w:pStyle w:val="CRCoverPage"/>
              <w:spacing w:after="0"/>
              <w:ind w:left="100"/>
              <w:rPr>
                <w:noProof/>
              </w:rPr>
            </w:pPr>
          </w:p>
        </w:tc>
      </w:tr>
      <w:tr w:rsidR="00A26193" w:rsidRPr="008863B9" w14:paraId="7A045909" w14:textId="77777777" w:rsidTr="00615DEB">
        <w:tc>
          <w:tcPr>
            <w:tcW w:w="2694" w:type="dxa"/>
            <w:gridSpan w:val="2"/>
            <w:tcBorders>
              <w:top w:val="single" w:sz="4" w:space="0" w:color="auto"/>
              <w:bottom w:val="single" w:sz="4" w:space="0" w:color="auto"/>
            </w:tcBorders>
          </w:tcPr>
          <w:p w14:paraId="4491FA43" w14:textId="77777777" w:rsidR="00A26193" w:rsidRPr="008863B9" w:rsidRDefault="00A26193" w:rsidP="00615D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3AB37C" w14:textId="77777777" w:rsidR="00A26193" w:rsidRPr="008863B9" w:rsidRDefault="00A26193" w:rsidP="00615DEB">
            <w:pPr>
              <w:pStyle w:val="CRCoverPage"/>
              <w:spacing w:after="0"/>
              <w:ind w:left="100"/>
              <w:rPr>
                <w:noProof/>
                <w:sz w:val="8"/>
                <w:szCs w:val="8"/>
              </w:rPr>
            </w:pPr>
          </w:p>
        </w:tc>
      </w:tr>
      <w:tr w:rsidR="00A26193" w14:paraId="40ABE0DA" w14:textId="77777777" w:rsidTr="00615DEB">
        <w:tc>
          <w:tcPr>
            <w:tcW w:w="2694" w:type="dxa"/>
            <w:gridSpan w:val="2"/>
            <w:tcBorders>
              <w:top w:val="single" w:sz="4" w:space="0" w:color="auto"/>
              <w:left w:val="single" w:sz="4" w:space="0" w:color="auto"/>
              <w:bottom w:val="single" w:sz="4" w:space="0" w:color="auto"/>
            </w:tcBorders>
          </w:tcPr>
          <w:p w14:paraId="13D8A8EE" w14:textId="77777777" w:rsidR="00A26193" w:rsidRDefault="00A26193" w:rsidP="00615D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D57345" w14:textId="77777777" w:rsidR="00A26193" w:rsidRDefault="00A26193" w:rsidP="00615DEB">
            <w:pPr>
              <w:pStyle w:val="CRCoverPage"/>
              <w:spacing w:after="0"/>
              <w:rPr>
                <w:lang w:eastAsia="zh-CN"/>
              </w:rPr>
            </w:pPr>
            <w:r>
              <w:rPr>
                <w:lang w:eastAsia="zh-CN"/>
              </w:rPr>
              <w:t>R3-</w:t>
            </w:r>
            <w:proofErr w:type="gramStart"/>
            <w:r>
              <w:rPr>
                <w:lang w:eastAsia="zh-CN"/>
              </w:rPr>
              <w:t>237777 :rev</w:t>
            </w:r>
            <w:proofErr w:type="gramEnd"/>
            <w:r>
              <w:rPr>
                <w:lang w:eastAsia="zh-CN"/>
              </w:rPr>
              <w:t xml:space="preserve"> 3 – updated BL CR based on R3-237092</w:t>
            </w:r>
          </w:p>
          <w:p w14:paraId="0CB422D8" w14:textId="77777777" w:rsidR="00A26193" w:rsidRDefault="00A26193" w:rsidP="00615DEB">
            <w:pPr>
              <w:pStyle w:val="CRCoverPage"/>
              <w:spacing w:after="0"/>
              <w:rPr>
                <w:lang w:eastAsia="zh-CN"/>
              </w:rPr>
            </w:pPr>
          </w:p>
          <w:p w14:paraId="75A966D9" w14:textId="77777777" w:rsidR="00A26193" w:rsidRDefault="00A26193" w:rsidP="00615DEB">
            <w:pPr>
              <w:pStyle w:val="CRCoverPage"/>
              <w:spacing w:after="0"/>
              <w:rPr>
                <w:lang w:eastAsia="zh-CN"/>
              </w:rPr>
            </w:pPr>
            <w:r>
              <w:rPr>
                <w:lang w:eastAsia="zh-CN"/>
              </w:rPr>
              <w:t>R3-</w:t>
            </w:r>
            <w:proofErr w:type="gramStart"/>
            <w:r>
              <w:rPr>
                <w:lang w:eastAsia="zh-CN"/>
              </w:rPr>
              <w:t>237092 :</w:t>
            </w:r>
            <w:proofErr w:type="gramEnd"/>
            <w:r>
              <w:rPr>
                <w:lang w:eastAsia="zh-CN"/>
              </w:rPr>
              <w:t xml:space="preserve"> rev2 – BL CR prepared based on R3-236001.</w:t>
            </w:r>
          </w:p>
          <w:p w14:paraId="7EDB7D60" w14:textId="77777777" w:rsidR="00A26193" w:rsidRDefault="00A26193" w:rsidP="00615DEB">
            <w:pPr>
              <w:pStyle w:val="CRCoverPage"/>
              <w:spacing w:after="0"/>
              <w:rPr>
                <w:lang w:eastAsia="zh-CN"/>
              </w:rPr>
            </w:pPr>
          </w:p>
          <w:p w14:paraId="4565D777" w14:textId="77777777" w:rsidR="00A26193" w:rsidRPr="0073741B" w:rsidRDefault="00A26193" w:rsidP="00615DEB">
            <w:pPr>
              <w:pStyle w:val="CRCoverPage"/>
              <w:spacing w:after="0"/>
              <w:rPr>
                <w:lang w:eastAsia="zh-CN"/>
              </w:rPr>
            </w:pPr>
            <w:r>
              <w:rPr>
                <w:lang w:eastAsia="zh-CN"/>
              </w:rPr>
              <w:t xml:space="preserve">R3-236001: rev1 - integrates </w:t>
            </w:r>
            <w:r w:rsidRPr="0073741B">
              <w:rPr>
                <w:lang w:eastAsia="zh-CN"/>
              </w:rPr>
              <w:t>agreed TP R3-235891 into BL CR R3-235125</w:t>
            </w:r>
          </w:p>
          <w:p w14:paraId="6F07D95A" w14:textId="77777777" w:rsidR="00A26193" w:rsidRDefault="00A26193" w:rsidP="00615DEB">
            <w:pPr>
              <w:pStyle w:val="CRCoverPage"/>
              <w:spacing w:after="0"/>
              <w:rPr>
                <w:noProof/>
              </w:rPr>
            </w:pPr>
          </w:p>
          <w:p w14:paraId="1B2A4BD5" w14:textId="77777777" w:rsidR="00A26193" w:rsidRDefault="00A26193" w:rsidP="00615DEB">
            <w:pPr>
              <w:pStyle w:val="CRCoverPage"/>
              <w:spacing w:after="0"/>
              <w:rPr>
                <w:noProof/>
              </w:rPr>
            </w:pPr>
          </w:p>
        </w:tc>
      </w:tr>
    </w:tbl>
    <w:p w14:paraId="1CDDE70F" w14:textId="77777777" w:rsidR="00A26193" w:rsidRDefault="00A26193" w:rsidP="00A26193">
      <w:pPr>
        <w:pStyle w:val="CRCoverPage"/>
        <w:spacing w:after="0"/>
        <w:rPr>
          <w:noProof/>
          <w:sz w:val="8"/>
          <w:szCs w:val="8"/>
        </w:rPr>
      </w:pPr>
    </w:p>
    <w:p w14:paraId="4A4FA52A" w14:textId="3481CEEE" w:rsidR="001A2519" w:rsidRPr="002F03FF" w:rsidRDefault="002F03FF" w:rsidP="002F03F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r w:rsidR="004D64AF">
        <w:rPr>
          <w:i/>
          <w:noProof/>
        </w:rPr>
        <w:t xml:space="preserve"> (new)</w:t>
      </w:r>
    </w:p>
    <w:p w14:paraId="2DE3F111" w14:textId="77777777" w:rsidR="00C9059F" w:rsidRPr="00C42602" w:rsidRDefault="00C9059F" w:rsidP="00C9059F">
      <w:pPr>
        <w:pStyle w:val="Heading2"/>
        <w:rPr>
          <w:ins w:id="1" w:author="Benoist (Rapporteur) - RAN2#123bis" w:date="2023-10-31T09:36:00Z"/>
          <w:lang w:eastAsia="zh-CN"/>
        </w:rPr>
      </w:pPr>
      <w:ins w:id="2" w:author="Benoist (Rapporteur) - RAN2#123bis" w:date="2023-10-31T09:36:00Z">
        <w:r w:rsidRPr="00C42602">
          <w:rPr>
            <w:lang w:eastAsia="zh-CN"/>
          </w:rPr>
          <w:lastRenderedPageBreak/>
          <w:t>16.X</w:t>
        </w:r>
        <w:r w:rsidRPr="00C42602">
          <w:rPr>
            <w:lang w:eastAsia="zh-CN"/>
          </w:rPr>
          <w:tab/>
          <w:t>eXtended Reality Services</w:t>
        </w:r>
      </w:ins>
    </w:p>
    <w:p w14:paraId="1CA3E83A" w14:textId="77777777" w:rsidR="00C9059F" w:rsidRPr="00C42602" w:rsidRDefault="00C9059F" w:rsidP="00C9059F">
      <w:pPr>
        <w:pStyle w:val="Heading3"/>
        <w:rPr>
          <w:ins w:id="3" w:author="Benoist (Rapporteur) - RAN2#123bis" w:date="2023-10-31T09:36:00Z"/>
          <w:lang w:eastAsia="zh-CN"/>
        </w:rPr>
      </w:pPr>
      <w:ins w:id="4" w:author="Benoist (Rapporteur) - RAN2#123bis" w:date="2023-10-31T09:36:00Z">
        <w:r w:rsidRPr="00C42602">
          <w:rPr>
            <w:lang w:eastAsia="zh-CN"/>
          </w:rPr>
          <w:t>16.X.1</w:t>
        </w:r>
        <w:r w:rsidRPr="00C42602">
          <w:rPr>
            <w:lang w:eastAsia="zh-CN"/>
          </w:rPr>
          <w:tab/>
          <w:t>General</w:t>
        </w:r>
      </w:ins>
    </w:p>
    <w:p w14:paraId="5710C4BF" w14:textId="3FE79B1A" w:rsidR="00C9059F" w:rsidRDefault="00C9059F" w:rsidP="00C9059F">
      <w:ins w:id="5" w:author="Benoist (Rapporteur) - RAN2#123bis" w:date="2023-10-31T09:36:00Z">
        <w:r w:rsidRPr="00C42602">
          <w:rPr>
            <w:lang w:eastAsia="zh-CN"/>
          </w:rPr>
          <w:t xml:space="preserve">This subclause describes the functionalities for the support of eXtended Reality (XR) services </w:t>
        </w:r>
        <w:r w:rsidRPr="00C42602">
          <w:t>that require high data rate and low latency communications</w:t>
        </w:r>
        <w:r w:rsidRPr="00C42602">
          <w:rPr>
            <w:lang w:eastAsia="zh-CN"/>
          </w:rPr>
          <w:t>. An overview of XR services is available in TR 38.835 [AA], while the service requirements</w:t>
        </w:r>
        <w:r w:rsidRPr="00C42602">
          <w:t xml:space="preserve"> are documented in TS 22.261 [19].</w:t>
        </w:r>
      </w:ins>
    </w:p>
    <w:p w14:paraId="3C4A72A2" w14:textId="5AD16549" w:rsidR="00A26193" w:rsidRDefault="00A26193" w:rsidP="00A26193">
      <w:pPr>
        <w:rPr>
          <w:ins w:id="6" w:author="Author"/>
          <w:lang w:eastAsia="zh-CN"/>
        </w:rPr>
      </w:pPr>
      <w:ins w:id="7" w:author="Author">
        <w:r>
          <w:t xml:space="preserve">The following functions will be supported by NG-RAN for </w:t>
        </w:r>
        <w:r>
          <w:rPr>
            <w:lang w:eastAsia="zh-CN"/>
          </w:rPr>
          <w:t>XR</w:t>
        </w:r>
      </w:ins>
      <w:r>
        <w:rPr>
          <w:lang w:eastAsia="zh-CN"/>
        </w:rPr>
        <w:t xml:space="preserve"> </w:t>
      </w:r>
      <w:ins w:id="8" w:author="Author">
        <w:r>
          <w:rPr>
            <w:lang w:eastAsia="zh-CN"/>
          </w:rPr>
          <w:t>services.</w:t>
        </w:r>
      </w:ins>
    </w:p>
    <w:p w14:paraId="0F1C727E" w14:textId="77777777" w:rsidR="00A26193" w:rsidRDefault="00A26193" w:rsidP="00A26193">
      <w:pPr>
        <w:pStyle w:val="B1"/>
        <w:rPr>
          <w:ins w:id="9" w:author="Author"/>
        </w:rPr>
      </w:pPr>
      <w:ins w:id="10" w:author="Author">
        <w:r>
          <w:t>-</w:t>
        </w:r>
        <w:r>
          <w:tab/>
          <w:t>PDU Set QoS handling.</w:t>
        </w:r>
      </w:ins>
    </w:p>
    <w:p w14:paraId="516103BE" w14:textId="77777777" w:rsidR="00A26193" w:rsidRDefault="00A26193" w:rsidP="00A26193">
      <w:pPr>
        <w:pStyle w:val="B1"/>
        <w:rPr>
          <w:ins w:id="11" w:author="Author"/>
        </w:rPr>
      </w:pPr>
      <w:ins w:id="12" w:author="Author">
        <w:r>
          <w:t xml:space="preserve">- </w:t>
        </w:r>
        <w:r>
          <w:tab/>
          <w:t>Power saving enhancements.</w:t>
        </w:r>
      </w:ins>
    </w:p>
    <w:p w14:paraId="33361182" w14:textId="2FA34E6A" w:rsidR="00A26193" w:rsidRPr="00C42602" w:rsidRDefault="00A26193" w:rsidP="00A26193">
      <w:pPr>
        <w:pStyle w:val="B1"/>
        <w:rPr>
          <w:ins w:id="13" w:author="Benoist (Rapporteur) - RAN2#123bis" w:date="2023-10-31T09:36:00Z"/>
        </w:rPr>
      </w:pPr>
      <w:ins w:id="14" w:author="Author">
        <w:r>
          <w:t>-</w:t>
        </w:r>
        <w:r>
          <w:tab/>
          <w:t>Capacity enhancements</w:t>
        </w:r>
      </w:ins>
    </w:p>
    <w:p w14:paraId="3958BEC2" w14:textId="77777777" w:rsidR="00C9059F" w:rsidRPr="00C42602" w:rsidRDefault="00C9059F" w:rsidP="00C9059F">
      <w:pPr>
        <w:pStyle w:val="Heading3"/>
        <w:rPr>
          <w:ins w:id="15" w:author="Benoist (Rapporteur) - RAN2#123bis" w:date="2023-10-31T09:36:00Z"/>
        </w:rPr>
      </w:pPr>
      <w:ins w:id="16" w:author="Benoist (Rapporteur) - RAN2#123bis" w:date="2023-10-31T09:36:00Z">
        <w:r w:rsidRPr="00C42602">
          <w:t>16.X.2</w:t>
        </w:r>
        <w:r w:rsidRPr="00C42602">
          <w:tab/>
          <w:t>Awareness</w:t>
        </w:r>
      </w:ins>
    </w:p>
    <w:p w14:paraId="1C9AFD7B" w14:textId="053D0C35" w:rsidR="00C9059F" w:rsidRDefault="00C9059F" w:rsidP="00C9059F">
      <w:pPr>
        <w:pStyle w:val="NO"/>
        <w:ind w:left="0" w:firstLine="0"/>
        <w:rPr>
          <w:ins w:id="17" w:author="Author" w:date="2023-11-14T18:05:00Z"/>
        </w:rPr>
      </w:pPr>
      <w:ins w:id="18" w:author="Benoist (Rapporteur) - RAN2#123bis" w:date="2023-10-31T09:36:00Z">
        <w:r w:rsidRPr="00C42602">
          <w:t>XR-Awareness relies on QoS flows, PDU Sets, Data Bursts and traffic assistance information (see TS 23.501 [3]).</w:t>
        </w:r>
      </w:ins>
    </w:p>
    <w:p w14:paraId="120A1124" w14:textId="1F33245A" w:rsidR="00A26193" w:rsidRPr="00C42602" w:rsidRDefault="00A26193" w:rsidP="00C9059F">
      <w:pPr>
        <w:pStyle w:val="NO"/>
        <w:ind w:left="0" w:firstLine="0"/>
        <w:rPr>
          <w:ins w:id="19" w:author="Benoist (Rapporteur) - RAN2#123bis" w:date="2023-10-31T09:36:00Z"/>
          <w:lang w:eastAsia="ja-JP"/>
        </w:rPr>
      </w:pPr>
      <w:ins w:id="20" w:author="Author" w:date="2023-11-14T18:05:00Z">
        <w:r w:rsidRPr="00F34EE5">
          <w:t>The SMF provides the following PDU Set QoS Parameters to NG-RAN as part of the NG-AP PDU Session Resource Management procedure as specified in TS 23.501 [3]:</w:t>
        </w:r>
      </w:ins>
    </w:p>
    <w:p w14:paraId="00FB2BD5" w14:textId="77777777" w:rsidR="00C9059F" w:rsidRPr="00C42602" w:rsidRDefault="00C9059F" w:rsidP="00C9059F">
      <w:pPr>
        <w:pStyle w:val="NO"/>
        <w:ind w:left="0" w:firstLine="0"/>
        <w:rPr>
          <w:ins w:id="21" w:author="Benoist (Rapporteur) - RAN2#123bis" w:date="2023-10-31T09:36:00Z"/>
        </w:rPr>
      </w:pPr>
      <w:ins w:id="22" w:author="Benoist (Rapporteur) - RAN2#123bis" w:date="2023-10-31T09:36:00Z">
        <w:r w:rsidRPr="00C42602">
          <w:t xml:space="preserve">The following </w:t>
        </w:r>
        <w:r w:rsidRPr="00C42602">
          <w:rPr>
            <w:b/>
            <w:bCs/>
          </w:rPr>
          <w:t>PDU Set QoS Parameters</w:t>
        </w:r>
        <w:r w:rsidRPr="00C42602">
          <w:t xml:space="preserve"> may be provided by the SMF to the gNB as part of the QoS profile of the QoS flow, and to enable PDU Set based QoS handling at least one of them shall be provided:</w:t>
        </w:r>
      </w:ins>
    </w:p>
    <w:p w14:paraId="3ECD3D2E" w14:textId="77777777" w:rsidR="00C9059F" w:rsidRPr="00C42602" w:rsidRDefault="00C9059F" w:rsidP="00C9059F">
      <w:pPr>
        <w:pStyle w:val="B1"/>
        <w:rPr>
          <w:ins w:id="23" w:author="Benoist (Rapporteur) - RAN2#123bis" w:date="2023-10-31T09:36:00Z"/>
        </w:rPr>
      </w:pPr>
      <w:ins w:id="24" w:author="Benoist (Rapporteur) - RAN2#123bis" w:date="2023-10-31T09:36:00Z">
        <w:r w:rsidRPr="00C42602">
          <w:t>-</w:t>
        </w:r>
        <w:r w:rsidRPr="00C42602">
          <w:tab/>
          <w:t xml:space="preserve">PDU Set Delay Budget (PSDB): as defined in TS 23.501 [3], upper bound for the duration between the reception time of the first PDU (at the UPF for DL, at the UE for UL) and the time when all PDUs of a PDU Set have been successfully received (at the UE in DL, at the UPF in UL). </w:t>
        </w:r>
        <w:r w:rsidRPr="00C42602">
          <w:rPr>
            <w:sz w:val="22"/>
            <w:szCs w:val="22"/>
          </w:rPr>
          <w:t xml:space="preserve">A </w:t>
        </w:r>
        <w:r w:rsidRPr="00C42602">
          <w:rPr>
            <w:lang w:eastAsia="zh-CN"/>
          </w:rPr>
          <w:t>QoS Flow is associated with only one PSDB,</w:t>
        </w:r>
        <w:r w:rsidRPr="00C42602">
          <w:t xml:space="preserve"> and when available, it applies to both DL and UL and supersedes the PDB of the QoS flow.</w:t>
        </w:r>
      </w:ins>
    </w:p>
    <w:p w14:paraId="62B0ED65" w14:textId="77777777" w:rsidR="00C9059F" w:rsidRPr="00C42602" w:rsidRDefault="00C9059F" w:rsidP="00C9059F">
      <w:pPr>
        <w:pStyle w:val="B1"/>
        <w:rPr>
          <w:ins w:id="25" w:author="Benoist (Rapporteur) - RAN2#123bis" w:date="2023-10-31T09:36:00Z"/>
        </w:rPr>
      </w:pPr>
      <w:ins w:id="26" w:author="Benoist (Rapporteur) - RAN2#123bis" w:date="2023-10-31T09:36:00Z">
        <w:r w:rsidRPr="00C42602">
          <w:t>-</w:t>
        </w:r>
        <w:r w:rsidRPr="00C42602">
          <w:tab/>
          <w:t xml:space="preserve">PDU Set Error Rate (PSER): as defined in TS 23.501 [3], </w:t>
        </w:r>
        <w:r w:rsidRPr="00C42602">
          <w:rPr>
            <w:lang w:eastAsia="zh-CN"/>
          </w:rPr>
          <w:t>upper bound for a rate of non-congestion related PDU Set losses between RAN and the UE</w:t>
        </w:r>
        <w:r w:rsidRPr="00C42602">
          <w:t>. A QoS Flow is associated with only one PSER</w:t>
        </w:r>
        <w:r w:rsidRPr="00C42602">
          <w:rPr>
            <w:lang w:eastAsia="zh-CN"/>
          </w:rPr>
          <w:t xml:space="preserve">, and when available, </w:t>
        </w:r>
        <w:r w:rsidRPr="00C42602">
          <w:t xml:space="preserve">it applies to both DL and UL and supersedes the PER of the QoS flow. </w:t>
        </w:r>
      </w:ins>
    </w:p>
    <w:p w14:paraId="38901F46" w14:textId="77777777" w:rsidR="00C9059F" w:rsidRPr="00C42602" w:rsidRDefault="00C9059F" w:rsidP="00C9059F">
      <w:pPr>
        <w:pStyle w:val="B1"/>
        <w:rPr>
          <w:ins w:id="27" w:author="Benoist (Rapporteur) - RAN2#123bis" w:date="2023-10-31T09:36:00Z"/>
        </w:rPr>
      </w:pPr>
      <w:ins w:id="28" w:author="Benoist (Rapporteur) - RAN2#123bis" w:date="2023-10-31T09:36:00Z">
        <w:r w:rsidRPr="00C42602">
          <w:t>NOTE 1:</w:t>
        </w:r>
        <w:r w:rsidRPr="00C42602">
          <w:rPr>
            <w:rFonts w:eastAsia="DengXian"/>
          </w:rPr>
          <w:tab/>
          <w:t>In this release, a PDU set is considered as successfully delivered only when all PDUs of a PDU Set are delivered successfully.</w:t>
        </w:r>
      </w:ins>
    </w:p>
    <w:p w14:paraId="0C0C8345" w14:textId="77777777" w:rsidR="00C9059F" w:rsidRPr="00C42602" w:rsidRDefault="00C9059F" w:rsidP="00C9059F">
      <w:pPr>
        <w:pStyle w:val="B1"/>
        <w:rPr>
          <w:ins w:id="29" w:author="Benoist (Rapporteur) - RAN2#123bis" w:date="2023-10-31T09:36:00Z"/>
        </w:rPr>
      </w:pPr>
      <w:ins w:id="30" w:author="Benoist (Rapporteur) - RAN2#123bis" w:date="2023-10-31T09:36:00Z">
        <w:r w:rsidRPr="00C42602">
          <w:t>-</w:t>
        </w:r>
        <w:r w:rsidRPr="00C42602">
          <w:tab/>
          <w:t>PDU Set Integrated Handling Information (PSIHI): indicates whether all PDUs of the PDU Set are needed for the usage of PDU Set by application layer, as defined in TS 23.501 [3].</w:t>
        </w:r>
      </w:ins>
    </w:p>
    <w:p w14:paraId="5714A271" w14:textId="4E2D861C" w:rsidR="00C9059F" w:rsidRDefault="00C9059F" w:rsidP="00C9059F">
      <w:pPr>
        <w:pStyle w:val="B1"/>
        <w:rPr>
          <w:lang w:eastAsia="zh-CN"/>
        </w:rPr>
      </w:pPr>
      <w:ins w:id="31" w:author="Benoist (Rapporteur) - RAN2#123bis" w:date="2023-10-31T09:36:00Z">
        <w:r w:rsidRPr="00C42602">
          <w:rPr>
            <w:lang w:eastAsia="zh-CN"/>
          </w:rPr>
          <w:t>NOTE 2:</w:t>
        </w:r>
        <w:r w:rsidRPr="00C42602">
          <w:rPr>
            <w:lang w:eastAsia="zh-CN"/>
          </w:rPr>
          <w:tab/>
          <w:t>The PDU Set QoS parameters are common for all PDU Sets within a QoS flow.</w:t>
        </w:r>
      </w:ins>
    </w:p>
    <w:p w14:paraId="72FFF0BD" w14:textId="77777777" w:rsidR="00A26193" w:rsidRPr="002F56BB" w:rsidRDefault="00A26193" w:rsidP="00A26193">
      <w:pPr>
        <w:spacing w:before="100" w:beforeAutospacing="1"/>
        <w:rPr>
          <w:ins w:id="32" w:author="Author"/>
          <w:rFonts w:ascii="Calibri" w:hAnsi="Calibri" w:cs="Calibri"/>
          <w:color w:val="000000"/>
          <w:sz w:val="18"/>
        </w:rPr>
      </w:pPr>
      <w:ins w:id="33" w:author="Author">
        <w:r>
          <w:rPr>
            <w:lang w:val="en-US"/>
          </w:rPr>
          <w:t xml:space="preserve">Editor’s note: </w:t>
        </w:r>
        <w:r w:rsidRPr="001E2164">
          <w:rPr>
            <w:lang w:val="en-US"/>
          </w:rPr>
          <w:t xml:space="preserve">whether 5GC provides separate PDU Set QoS Parameters for DL and UL Traffic </w:t>
        </w:r>
        <w:r>
          <w:rPr>
            <w:lang w:val="en-US"/>
          </w:rPr>
          <w:t xml:space="preserve">and </w:t>
        </w:r>
        <w:r w:rsidRPr="001E2164">
          <w:rPr>
            <w:lang w:val="en-US"/>
          </w:rPr>
          <w:t xml:space="preserve">pending </w:t>
        </w:r>
        <w:proofErr w:type="gramStart"/>
        <w:r w:rsidRPr="001E2164">
          <w:rPr>
            <w:lang w:val="en-US"/>
          </w:rPr>
          <w:t>reply</w:t>
        </w:r>
        <w:proofErr w:type="gramEnd"/>
        <w:r w:rsidRPr="001E2164">
          <w:rPr>
            <w:lang w:val="en-US"/>
          </w:rPr>
          <w:t xml:space="preserve"> LS from SA2.</w:t>
        </w:r>
      </w:ins>
    </w:p>
    <w:p w14:paraId="5FC36C15" w14:textId="5F17C6ED" w:rsidR="00A26193" w:rsidRDefault="00A26193" w:rsidP="00A26193">
      <w:pPr>
        <w:rPr>
          <w:ins w:id="34" w:author="Author"/>
        </w:rPr>
      </w:pPr>
      <w:ins w:id="35" w:author="Author">
        <w:r>
          <w:t xml:space="preserve">During the </w:t>
        </w:r>
        <w:proofErr w:type="spellStart"/>
        <w:r>
          <w:t>Xn</w:t>
        </w:r>
        <w:proofErr w:type="spellEnd"/>
        <w:r>
          <w:t>-handover procedure, the source NG-RAN node</w:t>
        </w:r>
      </w:ins>
      <w:r>
        <w:t xml:space="preserve"> </w:t>
      </w:r>
      <w:ins w:id="36" w:author="Author">
        <w:r>
          <w:t>sends the stored PDU Set QoS Parameters as part of the QoS profile to the target NG-RAN node.</w:t>
        </w:r>
      </w:ins>
    </w:p>
    <w:p w14:paraId="437ED00A" w14:textId="77777777" w:rsidR="00A26193" w:rsidRPr="00C42602" w:rsidRDefault="00A26193" w:rsidP="00C9059F">
      <w:pPr>
        <w:pStyle w:val="B1"/>
        <w:rPr>
          <w:ins w:id="37" w:author="Benoist (Rapporteur) - RAN2#123bis" w:date="2023-10-31T09:36:00Z"/>
          <w:lang w:eastAsia="zh-CN"/>
        </w:rPr>
      </w:pPr>
    </w:p>
    <w:p w14:paraId="4DA8A19E" w14:textId="77777777" w:rsidR="00C9059F" w:rsidRPr="00C42602" w:rsidRDefault="00C9059F" w:rsidP="00C9059F">
      <w:pPr>
        <w:rPr>
          <w:ins w:id="38" w:author="Benoist (Rapporteur) - RAN2#123bis" w:date="2023-10-31T09:36:00Z"/>
          <w:rFonts w:eastAsia="DengXian"/>
          <w:lang w:eastAsia="zh-CN"/>
        </w:rPr>
      </w:pPr>
      <w:ins w:id="39" w:author="Benoist (Rapporteur) - RAN2#123bis" w:date="2023-10-31T09:36:00Z">
        <w:r w:rsidRPr="00C42602">
          <w:rPr>
            <w:lang w:eastAsia="ko-KR"/>
          </w:rPr>
          <w:t xml:space="preserve">In addition, the UPF can identify PDUs that belong to PDU Sets, and may indicate to the gNB the following </w:t>
        </w:r>
        <w:r w:rsidRPr="00C42602">
          <w:rPr>
            <w:b/>
            <w:bCs/>
            <w:lang w:eastAsia="ko-KR"/>
          </w:rPr>
          <w:t xml:space="preserve">PDU Set Information </w:t>
        </w:r>
        <w:r w:rsidRPr="00C42602">
          <w:rPr>
            <w:lang w:eastAsia="ko-KR"/>
          </w:rPr>
          <w:t>in the GTP-U header:</w:t>
        </w:r>
      </w:ins>
    </w:p>
    <w:p w14:paraId="594CF8B3" w14:textId="77777777" w:rsidR="00C9059F" w:rsidRPr="00C42602" w:rsidRDefault="00C9059F" w:rsidP="00C9059F">
      <w:pPr>
        <w:pStyle w:val="B1"/>
        <w:rPr>
          <w:ins w:id="40" w:author="Benoist (Rapporteur) - RAN2#123bis" w:date="2023-10-31T09:36:00Z"/>
          <w:rFonts w:eastAsia="DengXian"/>
          <w:lang w:eastAsia="zh-CN"/>
        </w:rPr>
      </w:pPr>
      <w:ins w:id="41" w:author="Benoist (Rapporteur) - RAN2#123bis" w:date="2023-10-31T09:36:00Z">
        <w:r w:rsidRPr="00C42602">
          <w:rPr>
            <w:rFonts w:eastAsia="DengXian"/>
            <w:lang w:eastAsia="zh-CN"/>
          </w:rPr>
          <w:t>-</w:t>
        </w:r>
        <w:r w:rsidRPr="00C42602">
          <w:rPr>
            <w:rFonts w:eastAsia="DengXian"/>
            <w:lang w:eastAsia="zh-CN"/>
          </w:rPr>
          <w:tab/>
          <w:t>PDU Set Sequence Number;</w:t>
        </w:r>
      </w:ins>
    </w:p>
    <w:p w14:paraId="78EDBDBF" w14:textId="77777777" w:rsidR="00C9059F" w:rsidRPr="00C42602" w:rsidRDefault="00C9059F" w:rsidP="00C9059F">
      <w:pPr>
        <w:pStyle w:val="B1"/>
        <w:rPr>
          <w:ins w:id="42" w:author="Benoist (Rapporteur) - RAN2#123bis" w:date="2023-10-31T09:36:00Z"/>
          <w:rFonts w:eastAsia="DengXian"/>
          <w:lang w:eastAsia="zh-CN"/>
        </w:rPr>
      </w:pPr>
      <w:ins w:id="43" w:author="Benoist (Rapporteur) - RAN2#123bis" w:date="2023-10-31T09:36:00Z">
        <w:r w:rsidRPr="00C42602">
          <w:rPr>
            <w:rFonts w:eastAsia="DengXian"/>
            <w:lang w:eastAsia="zh-CN"/>
          </w:rPr>
          <w:t>-</w:t>
        </w:r>
        <w:r w:rsidRPr="00C42602">
          <w:rPr>
            <w:rFonts w:eastAsia="DengXian"/>
            <w:lang w:eastAsia="zh-CN"/>
          </w:rPr>
          <w:tab/>
          <w:t>Indication of End PDU of the PDU Set;</w:t>
        </w:r>
      </w:ins>
    </w:p>
    <w:p w14:paraId="5395369B" w14:textId="77777777" w:rsidR="00C9059F" w:rsidRPr="00C42602" w:rsidRDefault="00C9059F" w:rsidP="00C9059F">
      <w:pPr>
        <w:pStyle w:val="B1"/>
        <w:rPr>
          <w:ins w:id="44" w:author="Benoist (Rapporteur) - RAN2#123bis" w:date="2023-10-31T09:36:00Z"/>
          <w:rFonts w:eastAsia="DengXian"/>
          <w:lang w:eastAsia="zh-CN"/>
        </w:rPr>
      </w:pPr>
      <w:ins w:id="45" w:author="Benoist (Rapporteur) - RAN2#123bis" w:date="2023-10-31T09:36:00Z">
        <w:r w:rsidRPr="00C42602">
          <w:rPr>
            <w:rFonts w:eastAsia="DengXian"/>
            <w:lang w:eastAsia="zh-CN"/>
          </w:rPr>
          <w:t>-</w:t>
        </w:r>
        <w:r w:rsidRPr="00C42602">
          <w:rPr>
            <w:rFonts w:eastAsia="DengXian"/>
            <w:lang w:eastAsia="zh-CN"/>
          </w:rPr>
          <w:tab/>
          <w:t>PDU Sequence Number within a PDU Set;</w:t>
        </w:r>
      </w:ins>
    </w:p>
    <w:p w14:paraId="1E5CB9A5" w14:textId="77777777" w:rsidR="00C9059F" w:rsidRPr="00C42602" w:rsidRDefault="00C9059F" w:rsidP="00C9059F">
      <w:pPr>
        <w:pStyle w:val="B1"/>
        <w:rPr>
          <w:ins w:id="46" w:author="Benoist (Rapporteur) - RAN2#123bis" w:date="2023-10-31T09:36:00Z"/>
          <w:rFonts w:eastAsia="DengXian"/>
          <w:lang w:eastAsia="zh-CN"/>
        </w:rPr>
      </w:pPr>
      <w:ins w:id="47" w:author="Benoist (Rapporteur) - RAN2#123bis" w:date="2023-10-31T09:36:00Z">
        <w:r w:rsidRPr="00C42602">
          <w:rPr>
            <w:rFonts w:eastAsia="DengXian"/>
            <w:lang w:eastAsia="zh-CN"/>
          </w:rPr>
          <w:t>-</w:t>
        </w:r>
        <w:r w:rsidRPr="00C42602">
          <w:rPr>
            <w:rFonts w:eastAsia="DengXian"/>
            <w:lang w:eastAsia="zh-CN"/>
          </w:rPr>
          <w:tab/>
          <w:t>PDU Set Size in bytes;</w:t>
        </w:r>
      </w:ins>
    </w:p>
    <w:p w14:paraId="664AA08B" w14:textId="77777777" w:rsidR="00C9059F" w:rsidRPr="00C42602" w:rsidRDefault="00C9059F" w:rsidP="00C9059F">
      <w:pPr>
        <w:pStyle w:val="B1"/>
        <w:rPr>
          <w:ins w:id="48" w:author="Benoist (Rapporteur) - RAN2#123bis" w:date="2023-10-31T09:36:00Z"/>
          <w:rFonts w:eastAsia="DengXian"/>
          <w:lang w:eastAsia="zh-CN"/>
        </w:rPr>
      </w:pPr>
      <w:ins w:id="49" w:author="Benoist (Rapporteur) - RAN2#123bis" w:date="2023-10-31T09:36:00Z">
        <w:r w:rsidRPr="00C42602">
          <w:rPr>
            <w:rFonts w:eastAsia="DengXian"/>
            <w:lang w:eastAsia="zh-CN"/>
          </w:rPr>
          <w:t>-</w:t>
        </w:r>
        <w:r w:rsidRPr="00C42602">
          <w:rPr>
            <w:rFonts w:eastAsia="DengXian"/>
            <w:lang w:eastAsia="zh-CN"/>
          </w:rPr>
          <w:tab/>
          <w:t>PDU Set Importance (PSI), which identifies the relative importance of a PDU Set compared to other PDU Sets within the same QoS Flow.</w:t>
        </w:r>
      </w:ins>
    </w:p>
    <w:p w14:paraId="57FDD7C6" w14:textId="77777777" w:rsidR="00C9059F" w:rsidRPr="00C42602" w:rsidRDefault="00C9059F" w:rsidP="00C9059F">
      <w:pPr>
        <w:rPr>
          <w:ins w:id="50" w:author="Benoist (Rapporteur) - RAN2#123bis" w:date="2023-10-31T09:36:00Z"/>
          <w:lang w:eastAsia="zh-CN"/>
        </w:rPr>
      </w:pPr>
      <w:ins w:id="51" w:author="Benoist (Rapporteur) - RAN2#123bis" w:date="2023-10-31T09:36:00Z">
        <w:r w:rsidRPr="00C42602">
          <w:rPr>
            <w:noProof/>
          </w:rPr>
          <w:lastRenderedPageBreak/>
          <w:t xml:space="preserve">The following </w:t>
        </w:r>
        <w:r w:rsidRPr="00C42602">
          <w:rPr>
            <w:b/>
            <w:bCs/>
            <w:noProof/>
          </w:rPr>
          <w:t>traffic</w:t>
        </w:r>
        <w:r w:rsidRPr="00C42602">
          <w:rPr>
            <w:b/>
            <w:bCs/>
          </w:rPr>
          <w:t xml:space="preserve"> assistance information</w:t>
        </w:r>
        <w:r w:rsidRPr="00C42602">
          <w:t xml:space="preserve"> may also be provided by 5GC to the gNB</w:t>
        </w:r>
        <w:r w:rsidRPr="00C42602">
          <w:rPr>
            <w:lang w:eastAsia="zh-CN"/>
          </w:rPr>
          <w:t>:</w:t>
        </w:r>
      </w:ins>
    </w:p>
    <w:p w14:paraId="404BBA9F" w14:textId="77777777" w:rsidR="00C9059F" w:rsidRPr="00C42602" w:rsidRDefault="00C9059F" w:rsidP="00C9059F">
      <w:pPr>
        <w:pStyle w:val="B1"/>
        <w:rPr>
          <w:ins w:id="52" w:author="Benoist (Rapporteur) - RAN2#123bis" w:date="2023-10-31T09:36:00Z"/>
          <w:lang w:eastAsia="zh-CN"/>
        </w:rPr>
      </w:pPr>
      <w:ins w:id="53" w:author="Benoist (Rapporteur) - RAN2#123bis" w:date="2023-10-31T09:36:00Z">
        <w:r w:rsidRPr="00C42602">
          <w:rPr>
            <w:lang w:eastAsia="zh-CN"/>
          </w:rPr>
          <w:t>-</w:t>
        </w:r>
        <w:r w:rsidRPr="00C42602">
          <w:rPr>
            <w:lang w:eastAsia="zh-CN"/>
          </w:rPr>
          <w:tab/>
          <w:t>Via TSCAI (for both GBR and non-GBR QoS flows):</w:t>
        </w:r>
      </w:ins>
    </w:p>
    <w:p w14:paraId="34432A9F" w14:textId="77777777" w:rsidR="00C9059F" w:rsidRPr="00C42602" w:rsidRDefault="00C9059F" w:rsidP="00C9059F">
      <w:pPr>
        <w:pStyle w:val="B2"/>
        <w:rPr>
          <w:ins w:id="54" w:author="Benoist (Rapporteur) - RAN2#123bis" w:date="2023-10-31T09:36:00Z"/>
          <w:lang w:eastAsia="zh-CN"/>
        </w:rPr>
      </w:pPr>
      <w:ins w:id="55" w:author="Benoist (Rapporteur) - RAN2#123bis" w:date="2023-10-31T09:36:00Z">
        <w:r w:rsidRPr="00C42602">
          <w:rPr>
            <w:lang w:eastAsia="zh-CN"/>
          </w:rPr>
          <w:t>-</w:t>
        </w:r>
        <w:r w:rsidRPr="00C42602">
          <w:rPr>
            <w:lang w:eastAsia="zh-CN"/>
          </w:rPr>
          <w:tab/>
          <w:t>UL and/or DL Periodicity;</w:t>
        </w:r>
      </w:ins>
    </w:p>
    <w:p w14:paraId="0FC6ECD5" w14:textId="77777777" w:rsidR="00C9059F" w:rsidRPr="00C42602" w:rsidRDefault="00C9059F" w:rsidP="00C9059F">
      <w:pPr>
        <w:pStyle w:val="B2"/>
        <w:rPr>
          <w:ins w:id="56" w:author="Benoist (Rapporteur) - RAN2#123bis" w:date="2023-10-31T09:36:00Z"/>
          <w:lang w:eastAsia="zh-CN"/>
        </w:rPr>
      </w:pPr>
      <w:ins w:id="57" w:author="Benoist (Rapporteur) - RAN2#123bis" w:date="2023-10-31T09:36:00Z">
        <w:r w:rsidRPr="00C42602">
          <w:rPr>
            <w:lang w:eastAsia="zh-CN"/>
          </w:rPr>
          <w:t>-</w:t>
        </w:r>
        <w:r w:rsidRPr="00C42602">
          <w:rPr>
            <w:lang w:eastAsia="zh-CN"/>
          </w:rPr>
          <w:tab/>
          <w:t>N6 Jitter Information (i.e. between UPF and Data Network) associated with the DL Periodicity.</w:t>
        </w:r>
      </w:ins>
    </w:p>
    <w:p w14:paraId="5D785D67" w14:textId="77777777" w:rsidR="00C9059F" w:rsidRPr="00C42602" w:rsidRDefault="00C9059F" w:rsidP="00C9059F">
      <w:pPr>
        <w:pStyle w:val="B1"/>
        <w:rPr>
          <w:ins w:id="58" w:author="Benoist (Rapporteur) - RAN2#123bis" w:date="2023-10-31T09:36:00Z"/>
        </w:rPr>
      </w:pPr>
      <w:ins w:id="59" w:author="Benoist (Rapporteur) - RAN2#123bis" w:date="2023-10-31T09:36:00Z">
        <w:r w:rsidRPr="00C42602">
          <w:rPr>
            <w:lang w:eastAsia="zh-CN"/>
          </w:rPr>
          <w:t>-</w:t>
        </w:r>
        <w:r w:rsidRPr="00C42602">
          <w:rPr>
            <w:lang w:eastAsia="zh-CN"/>
          </w:rPr>
          <w:tab/>
          <w:t xml:space="preserve">Indication of End of </w:t>
        </w:r>
        <w:r w:rsidRPr="00C42602">
          <w:rPr>
            <w:rFonts w:eastAsia="DengXian"/>
            <w:lang w:eastAsia="ja-JP"/>
          </w:rPr>
          <w:t>Data</w:t>
        </w:r>
        <w:r w:rsidRPr="00C42602">
          <w:rPr>
            <w:lang w:eastAsia="zh-CN"/>
          </w:rPr>
          <w:t xml:space="preserve"> Burst </w:t>
        </w:r>
        <w:r w:rsidRPr="00C42602">
          <w:t>in the GTP-U header of the last PDU in downlink.</w:t>
        </w:r>
      </w:ins>
    </w:p>
    <w:p w14:paraId="6DA410D5" w14:textId="77777777" w:rsidR="00C9059F" w:rsidRPr="00C42602" w:rsidRDefault="00C9059F" w:rsidP="00C9059F">
      <w:pPr>
        <w:rPr>
          <w:ins w:id="60" w:author="Benoist (Rapporteur) - RAN2#123bis" w:date="2023-10-31T09:36:00Z"/>
        </w:rPr>
      </w:pPr>
      <w:ins w:id="61" w:author="Benoist (Rapporteur) - RAN2#123bis" w:date="2023-10-31T09:36:00Z">
        <w:r w:rsidRPr="00C42602">
          <w:t>In the uplink, the UE needs to be able to identify PDU Sets and Data Bursts dynamically, including PSI. How this is done is left up to UE implementation</w:t>
        </w:r>
        <w:r>
          <w:t xml:space="preserve"> but when possible for a QoS flow, this is indicated to the gNB via UE Assistance Information</w:t>
        </w:r>
        <w:r w:rsidRPr="00C42602">
          <w:t>.</w:t>
        </w:r>
      </w:ins>
    </w:p>
    <w:p w14:paraId="4A26A21B" w14:textId="77777777" w:rsidR="00C9059F" w:rsidRPr="00C42602" w:rsidRDefault="00C9059F" w:rsidP="00C9059F">
      <w:pPr>
        <w:pStyle w:val="Heading3"/>
        <w:rPr>
          <w:ins w:id="62" w:author="Benoist (Rapporteur) - RAN2#123bis" w:date="2023-10-31T09:36:00Z"/>
        </w:rPr>
      </w:pPr>
      <w:ins w:id="63" w:author="Benoist (Rapporteur) - RAN2#123bis" w:date="2023-10-31T09:36:00Z">
        <w:r w:rsidRPr="00C42602">
          <w:t>16.X.3</w:t>
        </w:r>
        <w:r w:rsidRPr="00C42602">
          <w:tab/>
          <w:t>Power Saving</w:t>
        </w:r>
      </w:ins>
    </w:p>
    <w:p w14:paraId="4725C0D9" w14:textId="77777777" w:rsidR="00C9059F" w:rsidRDefault="00C9059F" w:rsidP="00C9059F">
      <w:pPr>
        <w:rPr>
          <w:ins w:id="64" w:author="Benoist (Rapporteur) - RAN2#123bis" w:date="2023-10-31T09:36:00Z"/>
        </w:rPr>
      </w:pPr>
      <w:ins w:id="65" w:author="Benoist (Rapporteur) - RAN2#123bis" w:date="2023-10-31T09:36:00Z">
        <w:r w:rsidRPr="00C42602">
          <w:t xml:space="preserve">Most XR </w:t>
        </w:r>
        <w:r>
          <w:t xml:space="preserve">video </w:t>
        </w:r>
        <w:r w:rsidRPr="00C42602">
          <w:t>frame rates (15, 30, 45, 60, 72, 90 and 120</w:t>
        </w:r>
        <w:r>
          <w:t xml:space="preserve"> </w:t>
        </w:r>
        <w:r w:rsidRPr="00C42602">
          <w:t>fps) correspond to periodicities that are not an integer (66.66, 33.33, 22.22, 16.66, 13.88, 11.11 and 8.33</w:t>
        </w:r>
        <w:r>
          <w:t xml:space="preserve"> </w:t>
        </w:r>
        <w:r w:rsidRPr="00C42602">
          <w:t xml:space="preserve">ms respectively). The gNB may configure </w:t>
        </w:r>
        <w:r>
          <w:t xml:space="preserve">a </w:t>
        </w:r>
        <w:r w:rsidRPr="00C42602">
          <w:t xml:space="preserve">DRX cycle expressed in rational numbers so that </w:t>
        </w:r>
        <w:r>
          <w:t xml:space="preserve">the </w:t>
        </w:r>
        <w:r w:rsidRPr="00C42602">
          <w:t xml:space="preserve">DRX </w:t>
        </w:r>
        <w:r>
          <w:t xml:space="preserve">cycle </w:t>
        </w:r>
        <w:r w:rsidRPr="00C42602">
          <w:t xml:space="preserve">matches those periodicities, e.g. for the traffic with a </w:t>
        </w:r>
        <w:r>
          <w:t>frame rate</w:t>
        </w:r>
        <w:r w:rsidRPr="00C42602">
          <w:t xml:space="preserve"> of 60 fps, the network may configure the UE with a DRX cycle of 50/3 ms.</w:t>
        </w:r>
      </w:ins>
    </w:p>
    <w:p w14:paraId="0E6412E9" w14:textId="1A867420" w:rsidR="00C9059F" w:rsidRDefault="00C9059F" w:rsidP="00C9059F">
      <w:ins w:id="66" w:author="Benoist (Rapporteur) - RAN2#123bis" w:date="2023-10-31T09:36:00Z">
        <w:r w:rsidRPr="00AC63E0">
          <w:t>Configured grants may be configured without the need for the UE to monitor possible UL retransmissions, thus increasing the number of power saving opportunities for the UE.</w:t>
        </w:r>
      </w:ins>
    </w:p>
    <w:p w14:paraId="2FC5349D" w14:textId="77777777" w:rsidR="00A26193" w:rsidRDefault="00A26193" w:rsidP="00A26193">
      <w:pPr>
        <w:rPr>
          <w:ins w:id="67" w:author="Author"/>
        </w:rPr>
      </w:pPr>
      <w:ins w:id="68" w:author="Author">
        <w:r>
          <w:t xml:space="preserve">5GC may provide XR traffic assistance information to NG-RAN through NG-AP TSC Assistance Information (TSCAI) as specified in clause 5.37.8 of TS 23.501[3]. This assistance information will be used by NG-RAN node to configure connected mode DRX scheme to enable UE power saving for efficient handling of XR traffic. </w:t>
        </w:r>
      </w:ins>
    </w:p>
    <w:p w14:paraId="3B803990" w14:textId="77777777" w:rsidR="00A26193" w:rsidRDefault="00A26193" w:rsidP="00A26193">
      <w:pPr>
        <w:pStyle w:val="B1"/>
        <w:rPr>
          <w:ins w:id="69" w:author="Author"/>
        </w:rPr>
      </w:pPr>
      <w:ins w:id="70" w:author="Author">
        <w:r>
          <w:t>-</w:t>
        </w:r>
        <w:r>
          <w:tab/>
          <w:t>UL and/or DL Periodicity</w:t>
        </w:r>
      </w:ins>
    </w:p>
    <w:p w14:paraId="412D0A93" w14:textId="77777777" w:rsidR="00A26193" w:rsidRDefault="00A26193" w:rsidP="00A26193">
      <w:pPr>
        <w:pStyle w:val="B1"/>
        <w:rPr>
          <w:ins w:id="71" w:author="Author"/>
        </w:rPr>
      </w:pPr>
      <w:ins w:id="72" w:author="Author">
        <w:r>
          <w:t>-</w:t>
        </w:r>
        <w:r>
          <w:tab/>
          <w:t>N6 Jitter Information associated with the DL Periodicity</w:t>
        </w:r>
      </w:ins>
    </w:p>
    <w:p w14:paraId="77FB8B41" w14:textId="77777777" w:rsidR="00A26193" w:rsidRDefault="00A26193" w:rsidP="00A26193">
      <w:pPr>
        <w:rPr>
          <w:ins w:id="73" w:author="Author"/>
          <w:lang w:eastAsia="zh-CN"/>
        </w:rPr>
      </w:pPr>
      <w:ins w:id="74" w:author="Author">
        <w:r>
          <w:rPr>
            <w:rFonts w:hint="eastAsia"/>
            <w:lang w:eastAsia="zh-CN"/>
          </w:rPr>
          <w:t>I</w:t>
        </w:r>
        <w:r>
          <w:rPr>
            <w:lang w:eastAsia="zh-CN"/>
          </w:rPr>
          <w:t>n addition, 5GC may provide the following information through NG-U as specified in clause 5.37.5.2 of TS 23.501[3]. The NG-RAN node can indicate UE to go back to sleep mode if the transmission of the Data Burst ends if the UE is configured with C-DRX.</w:t>
        </w:r>
      </w:ins>
    </w:p>
    <w:p w14:paraId="081A455C" w14:textId="77777777" w:rsidR="00A26193" w:rsidRDefault="00A26193" w:rsidP="00A26193">
      <w:pPr>
        <w:pStyle w:val="B1"/>
        <w:rPr>
          <w:ins w:id="75" w:author="Author"/>
        </w:rPr>
      </w:pPr>
      <w:ins w:id="76" w:author="Author">
        <w:r>
          <w:t>-</w:t>
        </w:r>
        <w:r>
          <w:tab/>
          <w:t>Indication of End of Data Burst in the GTP-U header of the last PDU in downlink.</w:t>
        </w:r>
      </w:ins>
    </w:p>
    <w:p w14:paraId="3321BA2E" w14:textId="77777777" w:rsidR="00A26193" w:rsidRDefault="00A26193" w:rsidP="00C9059F">
      <w:pPr>
        <w:rPr>
          <w:ins w:id="77" w:author="Benoist (Rapporteur) - RAN2#123bis" w:date="2023-10-31T09:36:00Z"/>
        </w:rPr>
      </w:pPr>
    </w:p>
    <w:p w14:paraId="30363276" w14:textId="77777777" w:rsidR="00C9059F" w:rsidRPr="00C42602" w:rsidRDefault="00C9059F" w:rsidP="00C9059F">
      <w:pPr>
        <w:pStyle w:val="Heading3"/>
        <w:rPr>
          <w:ins w:id="78" w:author="Benoist (Rapporteur) - RAN2#123bis" w:date="2023-10-31T09:36:00Z"/>
        </w:rPr>
      </w:pPr>
      <w:ins w:id="79" w:author="Benoist (Rapporteur) - RAN2#123bis" w:date="2023-10-31T09:36:00Z">
        <w:r w:rsidRPr="00C42602">
          <w:t>16.X.4</w:t>
        </w:r>
        <w:r w:rsidRPr="00C42602">
          <w:tab/>
          <w:t>Capacity</w:t>
        </w:r>
      </w:ins>
    </w:p>
    <w:p w14:paraId="2A3AAD17" w14:textId="77777777" w:rsidR="00C9059F" w:rsidRPr="00C42602" w:rsidRDefault="00C9059F" w:rsidP="00C9059F">
      <w:pPr>
        <w:pStyle w:val="Heading4"/>
        <w:rPr>
          <w:ins w:id="80" w:author="Benoist (Rapporteur) - RAN2#123bis" w:date="2023-10-31T09:36:00Z"/>
        </w:rPr>
      </w:pPr>
      <w:ins w:id="81" w:author="Benoist (Rapporteur) - RAN2#123bis" w:date="2023-10-31T09:36:00Z">
        <w:r w:rsidRPr="00C42602">
          <w:t>16.X.4.1</w:t>
        </w:r>
        <w:r w:rsidRPr="00C42602">
          <w:tab/>
          <w:t>Physical Layer Enhancements</w:t>
        </w:r>
      </w:ins>
    </w:p>
    <w:p w14:paraId="280F0521" w14:textId="77777777" w:rsidR="00C9059F" w:rsidRPr="00C42602" w:rsidRDefault="00C9059F" w:rsidP="00C9059F">
      <w:pPr>
        <w:rPr>
          <w:ins w:id="82" w:author="Benoist (Rapporteur) - RAN2#123bis" w:date="2023-10-31T09:36:00Z"/>
        </w:rPr>
      </w:pPr>
      <w:ins w:id="83" w:author="Benoist (Rapporteur) - RAN2#123bis" w:date="2023-10-31T09:36:00Z">
        <w:r w:rsidRPr="00C42602">
          <w:t>The following enhancements for configured grant-based PUSCH transmission are introduced:</w:t>
        </w:r>
      </w:ins>
    </w:p>
    <w:p w14:paraId="6344782F" w14:textId="77777777" w:rsidR="00C9059F" w:rsidRPr="00C42602" w:rsidRDefault="00C9059F" w:rsidP="00C9059F">
      <w:pPr>
        <w:pStyle w:val="B1"/>
        <w:rPr>
          <w:ins w:id="84" w:author="Benoist (Rapporteur) - RAN2#123bis" w:date="2023-10-31T09:36:00Z"/>
        </w:rPr>
      </w:pPr>
      <w:ins w:id="85" w:author="Benoist (Rapporteur) - RAN2#123bis" w:date="2023-10-31T09:36:00Z">
        <w:r w:rsidRPr="00C42602">
          <w:t>-</w:t>
        </w:r>
        <w:r>
          <w:tab/>
        </w:r>
        <w:r w:rsidRPr="00C42602">
          <w:t>Support of multiple CG PUSCH transmission occasions within a single period of a CG configuration;</w:t>
        </w:r>
      </w:ins>
    </w:p>
    <w:p w14:paraId="54C3A1ED" w14:textId="19779436" w:rsidR="00C9059F" w:rsidRPr="00C42602" w:rsidRDefault="00C9059F" w:rsidP="00C9059F">
      <w:pPr>
        <w:pStyle w:val="B1"/>
        <w:rPr>
          <w:ins w:id="86" w:author="Benoist (Rapporteur) - RAN2#123bis" w:date="2023-10-31T09:36:00Z"/>
        </w:rPr>
      </w:pPr>
      <w:ins w:id="87" w:author="Benoist (Rapporteur) - RAN2#123bis" w:date="2023-10-31T09:36:00Z">
        <w:r w:rsidRPr="00C42602">
          <w:t>-</w:t>
        </w:r>
        <w:r>
          <w:tab/>
        </w:r>
        <w:r w:rsidRPr="00C42602">
          <w:t>Indication of unused CG PUSCH occasion(s) of a CG configuration with Uplink Control Information</w:t>
        </w:r>
      </w:ins>
      <w:ins w:id="88" w:author="Benoist (Rapporteur) - RAN2#123bis" w:date="2023-10-31T09:38:00Z">
        <w:r w:rsidR="000D65FC">
          <w:t xml:space="preserve"> </w:t>
        </w:r>
      </w:ins>
      <w:ins w:id="89" w:author="Benoist (Rapporteur) - RAN2#123bis" w:date="2023-10-31T09:36:00Z">
        <w:r w:rsidRPr="00C42602">
          <w:t>multiplexed in CG PUSCH transmission of the CG configuration.</w:t>
        </w:r>
      </w:ins>
    </w:p>
    <w:p w14:paraId="7027EECA" w14:textId="77777777" w:rsidR="00C9059F" w:rsidRPr="00C42602" w:rsidRDefault="00C9059F" w:rsidP="00C9059F">
      <w:pPr>
        <w:pStyle w:val="Heading4"/>
        <w:rPr>
          <w:ins w:id="90" w:author="Benoist (Rapporteur) - RAN2#123bis" w:date="2023-10-31T09:36:00Z"/>
        </w:rPr>
      </w:pPr>
      <w:ins w:id="91" w:author="Benoist (Rapporteur) - RAN2#123bis" w:date="2023-10-31T09:36:00Z">
        <w:r w:rsidRPr="00C42602">
          <w:t>16.X.4.2</w:t>
        </w:r>
        <w:r w:rsidRPr="00C42602">
          <w:tab/>
          <w:t>Layer 2 Enhancements</w:t>
        </w:r>
      </w:ins>
    </w:p>
    <w:p w14:paraId="4700B896" w14:textId="77777777" w:rsidR="00C9059F" w:rsidRPr="00C42602" w:rsidRDefault="00C9059F" w:rsidP="00C9059F">
      <w:pPr>
        <w:pStyle w:val="Heading5"/>
        <w:rPr>
          <w:ins w:id="92" w:author="Benoist (Rapporteur) - RAN2#123bis" w:date="2023-10-31T09:36:00Z"/>
        </w:rPr>
      </w:pPr>
      <w:ins w:id="93" w:author="Benoist (Rapporteur) - RAN2#123bis" w:date="2023-10-31T09:36:00Z">
        <w:r w:rsidRPr="00C42602">
          <w:t>16.X.4.2.1</w:t>
        </w:r>
        <w:r w:rsidRPr="00C42602">
          <w:tab/>
          <w:t>Assistance Information</w:t>
        </w:r>
      </w:ins>
    </w:p>
    <w:p w14:paraId="01B6406B" w14:textId="77777777" w:rsidR="00C9059F" w:rsidRPr="00C42602" w:rsidRDefault="00C9059F" w:rsidP="00C9059F">
      <w:pPr>
        <w:rPr>
          <w:ins w:id="94" w:author="Benoist (Rapporteur) - RAN2#123bis" w:date="2023-10-31T09:36:00Z"/>
        </w:rPr>
      </w:pPr>
      <w:ins w:id="95" w:author="Benoist (Rapporteur) - RAN2#123bis" w:date="2023-10-31T09:36:00Z">
        <w:r w:rsidRPr="00C42602">
          <w:t>In order to enhance the scheduling of uplink resources for XR, the following improvements are introduced:</w:t>
        </w:r>
      </w:ins>
    </w:p>
    <w:p w14:paraId="47D1E7E4" w14:textId="77777777" w:rsidR="00C9059F" w:rsidRPr="00C42602" w:rsidRDefault="00C9059F" w:rsidP="00C9059F">
      <w:pPr>
        <w:pStyle w:val="B1"/>
        <w:rPr>
          <w:ins w:id="96" w:author="Benoist (Rapporteur) - RAN2#123bis" w:date="2023-10-31T09:36:00Z"/>
        </w:rPr>
      </w:pPr>
      <w:ins w:id="97" w:author="Benoist (Rapporteur) - RAN2#123bis" w:date="2023-10-31T09:36:00Z">
        <w:r w:rsidRPr="00C42602">
          <w:t>-</w:t>
        </w:r>
        <w:r w:rsidRPr="00C42602">
          <w:tab/>
          <w:t xml:space="preserve">One additional </w:t>
        </w:r>
        <w:r>
          <w:t>buffer size</w:t>
        </w:r>
        <w:r w:rsidRPr="00C42602">
          <w:t xml:space="preserve"> table to reduce the quantisation errors in BSR reporting (e.g. for high bit rates):</w:t>
        </w:r>
      </w:ins>
    </w:p>
    <w:p w14:paraId="5AB9F750" w14:textId="77777777" w:rsidR="00C9059F" w:rsidRDefault="00C9059F" w:rsidP="00C9059F">
      <w:pPr>
        <w:pStyle w:val="B2"/>
        <w:rPr>
          <w:ins w:id="98" w:author="Benoist (Rapporteur) - RAN2#123bis" w:date="2023-10-31T09:36:00Z"/>
        </w:rPr>
      </w:pPr>
      <w:ins w:id="99" w:author="Benoist (Rapporteur) - RAN2#123bis" w:date="2023-10-31T09:36:00Z">
        <w:r>
          <w:t>-</w:t>
        </w:r>
        <w:r>
          <w:tab/>
          <w:t>Whether, for an LCG, the new table can be used in addition to the regular one is configured by the gNB;</w:t>
        </w:r>
      </w:ins>
    </w:p>
    <w:p w14:paraId="2B518E9B" w14:textId="77777777" w:rsidR="00C9059F" w:rsidRDefault="00C9059F" w:rsidP="00C9059F">
      <w:pPr>
        <w:pStyle w:val="B2"/>
        <w:rPr>
          <w:ins w:id="100" w:author="Benoist (Rapporteur) - RAN2#123bis" w:date="2023-10-31T09:36:00Z"/>
        </w:rPr>
      </w:pPr>
      <w:ins w:id="101" w:author="Benoist (Rapporteur) - RAN2#123bis" w:date="2023-10-31T09:36:00Z">
        <w:r>
          <w:t>-</w:t>
        </w:r>
        <w:r>
          <w:tab/>
          <w:t>When the new table is configured for an LCG, it is used whenever the amount of the buffered data of that LCG is within the range of the new table, otherwise the regular table is used.</w:t>
        </w:r>
      </w:ins>
    </w:p>
    <w:p w14:paraId="72D8A247" w14:textId="77777777" w:rsidR="00C9059F" w:rsidRDefault="00C9059F" w:rsidP="00C9059F">
      <w:pPr>
        <w:pStyle w:val="B1"/>
        <w:rPr>
          <w:ins w:id="102" w:author="Benoist (Rapporteur) - RAN2#123bis" w:date="2023-10-31T09:36:00Z"/>
        </w:rPr>
      </w:pPr>
      <w:ins w:id="103" w:author="Benoist (Rapporteur) - RAN2#123bis" w:date="2023-10-31T09:36:00Z">
        <w:r w:rsidRPr="00C42602">
          <w:t>-</w:t>
        </w:r>
        <w:r w:rsidRPr="00C42602">
          <w:tab/>
          <w:t xml:space="preserve">Delay </w:t>
        </w:r>
        <w:r>
          <w:t>S</w:t>
        </w:r>
        <w:r w:rsidRPr="00C42602">
          <w:t xml:space="preserve">tatus </w:t>
        </w:r>
        <w:r>
          <w:t>R</w:t>
        </w:r>
        <w:r w:rsidRPr="00C42602">
          <w:t>eport</w:t>
        </w:r>
        <w:r>
          <w:t xml:space="preserve"> (DSR)</w:t>
        </w:r>
        <w:r w:rsidRPr="00C42602">
          <w:t xml:space="preserve"> of buffered data via a dedicated MAC CE</w:t>
        </w:r>
        <w:r>
          <w:t>:</w:t>
        </w:r>
      </w:ins>
    </w:p>
    <w:p w14:paraId="7BD6730D" w14:textId="77777777" w:rsidR="00C9059F" w:rsidRDefault="00C9059F" w:rsidP="00C9059F">
      <w:pPr>
        <w:pStyle w:val="B2"/>
        <w:rPr>
          <w:ins w:id="104" w:author="Benoist (Rapporteur) - RAN2#123bis" w:date="2023-10-31T09:36:00Z"/>
        </w:rPr>
      </w:pPr>
      <w:ins w:id="105" w:author="Benoist (Rapporteur) - RAN2#123bis" w:date="2023-10-31T09:36:00Z">
        <w:r>
          <w:lastRenderedPageBreak/>
          <w:t>-</w:t>
        </w:r>
        <w:r>
          <w:tab/>
          <w:t>Triggered for an LCG when the remaining time before discard of any buffered PDCP SDU goes below a configured threshold (threshold configured per LCG by the gNB);</w:t>
        </w:r>
      </w:ins>
    </w:p>
    <w:p w14:paraId="6D08C443" w14:textId="77777777" w:rsidR="00C9059F" w:rsidRDefault="00C9059F" w:rsidP="00C9059F">
      <w:pPr>
        <w:pStyle w:val="B2"/>
        <w:rPr>
          <w:ins w:id="106" w:author="Benoist (Rapporteur) - RAN2#123bis" w:date="2023-10-31T09:36:00Z"/>
        </w:rPr>
      </w:pPr>
      <w:ins w:id="107" w:author="Benoist (Rapporteur) - RAN2#123bis" w:date="2023-10-31T09:36:00Z">
        <w:r>
          <w:t>-</w:t>
        </w:r>
        <w:r>
          <w:tab/>
          <w:t xml:space="preserve">When triggered for an LCG, reports the amount of data buffered with a remaining time before discard below the configured threshold, together with the shortest remaining time of any PDCP SDU buffered. </w:t>
        </w:r>
      </w:ins>
    </w:p>
    <w:p w14:paraId="045E3900" w14:textId="77777777" w:rsidR="00C9059F" w:rsidRPr="00C42602" w:rsidRDefault="00C9059F" w:rsidP="00C9059F">
      <w:pPr>
        <w:pStyle w:val="B1"/>
        <w:rPr>
          <w:ins w:id="108" w:author="Benoist (Rapporteur) - RAN2#123bis" w:date="2023-10-31T09:36:00Z"/>
        </w:rPr>
      </w:pPr>
      <w:ins w:id="109" w:author="Benoist (Rapporteur) - RAN2#123bis" w:date="2023-10-31T09:36:00Z">
        <w:r w:rsidRPr="00C42602">
          <w:t>-</w:t>
        </w:r>
        <w:r w:rsidRPr="00C42602">
          <w:tab/>
          <w:t>Reporting of uplink assistance information (jitter range, burst arrival time, UL data burst periodicity) per QoS flow by the UE via UE Assistance Information.</w:t>
        </w:r>
      </w:ins>
    </w:p>
    <w:p w14:paraId="2DBD75D0" w14:textId="77777777" w:rsidR="00C9059F" w:rsidRPr="00C42602" w:rsidRDefault="00C9059F" w:rsidP="00C9059F">
      <w:pPr>
        <w:pStyle w:val="Heading5"/>
        <w:rPr>
          <w:ins w:id="110" w:author="Benoist (Rapporteur) - RAN2#123bis" w:date="2023-10-31T09:36:00Z"/>
        </w:rPr>
      </w:pPr>
      <w:ins w:id="111" w:author="Benoist (Rapporteur) - RAN2#123bis" w:date="2023-10-31T09:36:00Z">
        <w:r w:rsidRPr="00C42602">
          <w:t>16.X.4.2.2</w:t>
        </w:r>
        <w:r w:rsidRPr="00C42602">
          <w:tab/>
          <w:t>Discard</w:t>
        </w:r>
      </w:ins>
    </w:p>
    <w:p w14:paraId="585D8AF9" w14:textId="77777777" w:rsidR="00C9059F" w:rsidRPr="00C42602" w:rsidRDefault="00C9059F" w:rsidP="00C9059F">
      <w:pPr>
        <w:rPr>
          <w:ins w:id="112" w:author="Benoist (Rapporteur) - RAN2#123bis" w:date="2023-10-31T09:36:00Z"/>
        </w:rPr>
      </w:pPr>
      <w:ins w:id="113" w:author="Benoist (Rapporteur) - RAN2#123bis" w:date="2023-10-31T09:36:00Z">
        <w:r w:rsidRPr="00C42602">
          <w:t>When the PSIHI is set for a QoS flow, as soon as one PDU of a PDU set is known to be lost, the remaining PDUs of that PDU Set can be considered as no longer needed by the application and may be subject to discard operation at the transmitter to free up radio resources.</w:t>
        </w:r>
      </w:ins>
    </w:p>
    <w:p w14:paraId="17A94734" w14:textId="77777777" w:rsidR="00C9059F" w:rsidRPr="00C42602" w:rsidRDefault="00C9059F" w:rsidP="00C9059F">
      <w:pPr>
        <w:pStyle w:val="NO"/>
        <w:rPr>
          <w:ins w:id="114" w:author="Benoist (Rapporteur) - RAN2#123bis" w:date="2023-10-31T09:36:00Z"/>
        </w:rPr>
      </w:pPr>
      <w:ins w:id="115" w:author="Benoist (Rapporteur) - RAN2#123bis" w:date="2023-10-31T09:36:00Z">
        <w:r w:rsidRPr="00C42602">
          <w:t>NOTE:</w:t>
        </w:r>
        <w:r w:rsidRPr="00C42602">
          <w:tab/>
          <w:t>It cannot always be assumed that the remaining PDUs are not useful and can safely be discarded. Also, in case of Forward Error Correction (FEC), active discarding of PDUs when assuming that a large enough number of packets have already been transmitted for FEC to recover without the remaining PDUs is not recommended as it might trigger an increase of FEC packets.</w:t>
        </w:r>
      </w:ins>
    </w:p>
    <w:p w14:paraId="541D5A13" w14:textId="77777777" w:rsidR="00C9059F" w:rsidRPr="00C42602" w:rsidRDefault="00C9059F" w:rsidP="00C9059F">
      <w:pPr>
        <w:rPr>
          <w:ins w:id="116" w:author="Benoist (Rapporteur) - RAN2#123bis" w:date="2023-10-31T09:36:00Z"/>
        </w:rPr>
      </w:pPr>
      <w:ins w:id="117" w:author="Benoist (Rapporteur) - RAN2#123bis" w:date="2023-10-31T09:36:00Z">
        <w:r w:rsidRPr="00C42602">
          <w:t>In uplink, the UE may be configured with PDU Set based discard operation for a specific DRB. When configured, the UE discards all packets in a PDU set when one PDU belonging to this PDU set is discarded</w:t>
        </w:r>
        <w:r>
          <w:t xml:space="preserve"> due to</w:t>
        </w:r>
        <w:r w:rsidRPr="00C42602">
          <w:t xml:space="preserve"> discard timer expiry.</w:t>
        </w:r>
      </w:ins>
    </w:p>
    <w:p w14:paraId="05156FFC" w14:textId="77777777" w:rsidR="00C9059F" w:rsidRDefault="00C9059F" w:rsidP="00C9059F">
      <w:pPr>
        <w:rPr>
          <w:ins w:id="118" w:author="Benoist (Rapporteur) - RAN2#123bis" w:date="2023-10-31T09:36:00Z"/>
        </w:rPr>
      </w:pPr>
      <w:ins w:id="119" w:author="Benoist (Rapporteur) - RAN2#123bis" w:date="2023-10-31T09:36:00Z">
        <w:r w:rsidRPr="00C42602">
          <w:t xml:space="preserve">In case of congestion, the </w:t>
        </w:r>
        <w:r>
          <w:t xml:space="preserve">gNB </w:t>
        </w:r>
        <w:r w:rsidRPr="00C42602">
          <w:t>may use</w:t>
        </w:r>
        <w:r>
          <w:t xml:space="preserve"> the PSI</w:t>
        </w:r>
        <w:r w:rsidRPr="00C42602">
          <w:t xml:space="preserve"> for PDU set discarding. For uplink, dedicated downlink signalling is used to </w:t>
        </w:r>
        <w:r>
          <w:t xml:space="preserve">request the UE to apply a shorter discard timer to </w:t>
        </w:r>
        <w:r w:rsidRPr="00745C4F">
          <w:rPr>
            <w:i/>
            <w:iCs/>
          </w:rPr>
          <w:t>low importance</w:t>
        </w:r>
        <w:r>
          <w:t xml:space="preserve"> SDUs in PDCP</w:t>
        </w:r>
        <w:r w:rsidRPr="00C42602">
          <w:t>.</w:t>
        </w:r>
      </w:ins>
    </w:p>
    <w:p w14:paraId="2275CB4C" w14:textId="77777777" w:rsidR="00C9059F" w:rsidRPr="00C42602" w:rsidRDefault="00C9059F" w:rsidP="00C9059F">
      <w:pPr>
        <w:pStyle w:val="NO"/>
        <w:rPr>
          <w:ins w:id="120" w:author="Benoist (Rapporteur) - RAN2#123bis" w:date="2023-10-31T09:36:00Z"/>
        </w:rPr>
      </w:pPr>
      <w:ins w:id="121" w:author="Benoist (Rapporteur) - RAN2#123bis" w:date="2023-10-31T09:36:00Z">
        <w:r w:rsidRPr="00C42602">
          <w:t>NOTE:</w:t>
        </w:r>
        <w:r w:rsidRPr="00C42602">
          <w:tab/>
        </w:r>
        <w:r>
          <w:t xml:space="preserve">How SDUs are identified as </w:t>
        </w:r>
        <w:r w:rsidRPr="00745C4F">
          <w:rPr>
            <w:i/>
            <w:iCs/>
          </w:rPr>
          <w:t>low importance</w:t>
        </w:r>
        <w:r>
          <w:t xml:space="preserve"> is left up to UE implementation</w:t>
        </w:r>
        <w:r w:rsidRPr="00C42602">
          <w:t>.</w:t>
        </w:r>
        <w:r>
          <w:t xml:space="preserve"> When a PSI is available, it can be used to classify the PDCP SDUs of a PDU Set according to the guidelines specified in TS 26.522 [BB].</w:t>
        </w:r>
      </w:ins>
    </w:p>
    <w:p w14:paraId="3C8804A3" w14:textId="053987AB" w:rsidR="00A26193" w:rsidRDefault="00A26193" w:rsidP="00A26193">
      <w:pPr>
        <w:pStyle w:val="B2"/>
        <w:ind w:left="0" w:firstLine="0"/>
      </w:pPr>
      <w:ins w:id="122" w:author="Author">
        <w:r>
          <w:t xml:space="preserve">NG-RAN node may perform downlink PDU Set discarding based on implementation by taking at least PSDB, PSI, PSIHI parameters into account. </w:t>
        </w:r>
      </w:ins>
    </w:p>
    <w:p w14:paraId="703A2830" w14:textId="01A7E183" w:rsidR="00A26193" w:rsidRDefault="00A26193" w:rsidP="00A26193">
      <w:pPr>
        <w:pStyle w:val="Heading3"/>
        <w:rPr>
          <w:ins w:id="123" w:author="Author" w:date="2023-11-14T18:04:00Z"/>
        </w:rPr>
      </w:pPr>
      <w:ins w:id="124" w:author="Author" w:date="2023-11-14T18:04:00Z">
        <w:r>
          <w:t>16.X.5</w:t>
        </w:r>
        <w:r>
          <w:tab/>
        </w:r>
        <w:proofErr w:type="gramStart"/>
        <w:r>
          <w:rPr>
            <w:lang w:eastAsia="zh-CN"/>
          </w:rPr>
          <w:t>Non-Homogeneous</w:t>
        </w:r>
        <w:proofErr w:type="gramEnd"/>
        <w:r>
          <w:rPr>
            <w:lang w:eastAsia="zh-CN"/>
          </w:rPr>
          <w:t xml:space="preserve"> support of PDU set handling in NG-RAN</w:t>
        </w:r>
      </w:ins>
    </w:p>
    <w:p w14:paraId="0224A078" w14:textId="77777777" w:rsidR="00A26193" w:rsidRDefault="00A26193" w:rsidP="00A26193">
      <w:pPr>
        <w:rPr>
          <w:ins w:id="125" w:author="Author" w:date="2023-11-14T18:04:00Z"/>
          <w:lang w:eastAsia="zh-CN"/>
        </w:rPr>
      </w:pPr>
      <w:ins w:id="126" w:author="Author" w:date="2023-11-14T18:04:00Z">
        <w:r>
          <w:rPr>
            <w:lang w:eastAsia="zh-CN"/>
          </w:rPr>
          <w:t xml:space="preserve">During an </w:t>
        </w:r>
        <w:r>
          <w:t>XR session</w:t>
        </w:r>
        <w:r>
          <w:rPr>
            <w:lang w:eastAsia="zh-CN"/>
          </w:rPr>
          <w:t xml:space="preserve">, at mobility from a non-supporting NG-RAN node to a supporting NG-RAN node, the target NG-RAN node may provide the “PDU set handling support” </w:t>
        </w:r>
        <w:r>
          <w:rPr>
            <w:rFonts w:hint="eastAsia"/>
            <w:lang w:eastAsia="zh-CN"/>
          </w:rPr>
          <w:t>indication</w:t>
        </w:r>
        <w:r>
          <w:rPr>
            <w:lang w:eastAsia="zh-CN"/>
          </w:rPr>
          <w:t xml:space="preserve"> (FFS on the name) to SMF </w:t>
        </w:r>
        <w:proofErr w:type="gramStart"/>
        <w:r>
          <w:rPr>
            <w:lang w:eastAsia="zh-CN"/>
          </w:rPr>
          <w:t>and  SMF</w:t>
        </w:r>
        <w:proofErr w:type="gramEnd"/>
        <w:r>
          <w:rPr>
            <w:lang w:eastAsia="zh-CN"/>
          </w:rPr>
          <w:t xml:space="preserve"> will act as specified in TS 23.501[3].</w:t>
        </w:r>
      </w:ins>
    </w:p>
    <w:p w14:paraId="522CC5C7" w14:textId="77777777" w:rsidR="00A26193" w:rsidRDefault="00A26193" w:rsidP="00A26193">
      <w:pPr>
        <w:pStyle w:val="B2"/>
        <w:ind w:left="0" w:firstLine="0"/>
        <w:rPr>
          <w:ins w:id="127" w:author="Author" w:date="2023-11-14T18:04:00Z"/>
        </w:rPr>
      </w:pPr>
      <w:ins w:id="128" w:author="Author" w:date="2023-11-14T18:04:00Z">
        <w:r>
          <w:t xml:space="preserve">Editor’s note: The design of signalling PDU Set handling support indication is </w:t>
        </w:r>
        <w:proofErr w:type="gramStart"/>
        <w:r>
          <w:t>FFS</w:t>
        </w:r>
        <w:proofErr w:type="gramEnd"/>
        <w:r>
          <w:t xml:space="preserve"> </w:t>
        </w:r>
      </w:ins>
    </w:p>
    <w:p w14:paraId="1AAC4741" w14:textId="77777777" w:rsidR="00A26193" w:rsidRDefault="00A26193" w:rsidP="00A26193">
      <w:pPr>
        <w:pStyle w:val="B2"/>
        <w:ind w:left="0" w:firstLine="0"/>
        <w:rPr>
          <w:ins w:id="129" w:author="Author" w:date="2023-11-14T18:04:00Z"/>
          <w:del w:id="130" w:author="Author"/>
        </w:rPr>
      </w:pPr>
    </w:p>
    <w:p w14:paraId="5E363891" w14:textId="77777777" w:rsidR="00A26193" w:rsidRDefault="00A26193" w:rsidP="00A26193">
      <w:pPr>
        <w:pStyle w:val="Heading2"/>
        <w:rPr>
          <w:ins w:id="131" w:author="Author" w:date="2023-11-14T18:04:00Z"/>
        </w:rPr>
      </w:pPr>
      <w:ins w:id="132" w:author="Author" w:date="2023-11-14T18:04:00Z">
        <w:r>
          <w:rPr>
            <w:lang w:eastAsia="zh-CN"/>
          </w:rPr>
          <w:t xml:space="preserve">16.Y </w:t>
        </w:r>
        <w:r>
          <w:rPr>
            <w:lang w:eastAsia="zh-CN"/>
          </w:rPr>
          <w:tab/>
          <w:t xml:space="preserve">ECN marking for L4S and congestion information </w:t>
        </w:r>
        <w:proofErr w:type="gramStart"/>
        <w:r>
          <w:rPr>
            <w:lang w:eastAsia="zh-CN"/>
          </w:rPr>
          <w:t>exposure</w:t>
        </w:r>
        <w:proofErr w:type="gramEnd"/>
        <w:r>
          <w:rPr>
            <w:lang w:eastAsia="zh-CN"/>
          </w:rPr>
          <w:t xml:space="preserve"> </w:t>
        </w:r>
      </w:ins>
    </w:p>
    <w:p w14:paraId="62024512" w14:textId="77777777" w:rsidR="00A26193" w:rsidRDefault="00A26193" w:rsidP="00A26193">
      <w:pPr>
        <w:pStyle w:val="B2"/>
        <w:ind w:left="0" w:firstLine="0"/>
        <w:rPr>
          <w:ins w:id="133" w:author="Author" w:date="2023-11-14T18:04:00Z"/>
        </w:rPr>
      </w:pPr>
      <w:proofErr w:type="gramStart"/>
      <w:ins w:id="134" w:author="Author" w:date="2023-11-14T18:04:00Z">
        <w:r>
          <w:t>In order to</w:t>
        </w:r>
        <w:proofErr w:type="gramEnd"/>
        <w:r>
          <w:t xml:space="preserve"> support ECN marking for L4S at NG-RAN as specified in TS 23.501[3], SMF provides ECN marking request per QoS flow level to NG-RAN as part of PDU Session Resource Management procedure and if the NG-RAN supports ECN marking, it provides an indication back to SMF which is used by SMF as specified in TS 23.501[3].  During </w:t>
        </w:r>
        <w:proofErr w:type="spellStart"/>
        <w:r>
          <w:t>Xn</w:t>
        </w:r>
        <w:proofErr w:type="spellEnd"/>
        <w:r>
          <w:t xml:space="preserve"> Handover procedure, source NG-RAN node provides ECN marking request to target NG-RAN.</w:t>
        </w:r>
      </w:ins>
    </w:p>
    <w:p w14:paraId="0C20A686" w14:textId="77777777" w:rsidR="00A26193" w:rsidRDefault="00A26193" w:rsidP="00A26193">
      <w:pPr>
        <w:pStyle w:val="B2"/>
        <w:ind w:left="0" w:firstLine="0"/>
        <w:rPr>
          <w:ins w:id="135" w:author="Author" w:date="2023-11-14T18:04:00Z"/>
        </w:rPr>
      </w:pPr>
      <w:ins w:id="136" w:author="Author" w:date="2023-11-14T18:04:00Z">
        <w:r>
          <w:t xml:space="preserve">For ECN marking for L4S at UPF and congestion reporting from NG-RAN to UPF, SMF requests the NG-RAN to report assistance information per QoS flow level as part of PDU Session Resource Management procedure and if the NG-RAN supports assistance information reporting, it provides an indication back to SMF which is used by SMF as specified in TS 23.501[3]. During </w:t>
        </w:r>
        <w:proofErr w:type="spellStart"/>
        <w:r>
          <w:t>Xn</w:t>
        </w:r>
        <w:proofErr w:type="spellEnd"/>
        <w:r>
          <w:t xml:space="preserve"> Handover procedure, source NG-RAN node </w:t>
        </w:r>
        <w:proofErr w:type="gramStart"/>
        <w:r>
          <w:t>provides assistance</w:t>
        </w:r>
        <w:proofErr w:type="gramEnd"/>
        <w:r>
          <w:t xml:space="preserve"> information indication to target NG-RAN.</w:t>
        </w:r>
      </w:ins>
    </w:p>
    <w:p w14:paraId="5BA11422" w14:textId="77777777" w:rsidR="00A26193" w:rsidRDefault="00A26193" w:rsidP="00A26193">
      <w:pPr>
        <w:pStyle w:val="B2"/>
        <w:ind w:left="0" w:firstLine="0"/>
        <w:rPr>
          <w:ins w:id="137" w:author="Author" w:date="2023-11-14T18:04:00Z"/>
        </w:rPr>
      </w:pPr>
      <w:ins w:id="138" w:author="Author" w:date="2023-11-14T18:04:00Z">
        <w:r>
          <w:t xml:space="preserve">Editor’s Notes: Additional details will be updated based on further discussions. </w:t>
        </w:r>
      </w:ins>
    </w:p>
    <w:p w14:paraId="0B1659F4" w14:textId="77777777" w:rsidR="00A26193" w:rsidRDefault="00A26193" w:rsidP="00A26193">
      <w:pPr>
        <w:pStyle w:val="B2"/>
        <w:ind w:left="0" w:firstLine="0"/>
        <w:rPr>
          <w:ins w:id="139" w:author="Author"/>
        </w:rPr>
      </w:pPr>
    </w:p>
    <w:p w14:paraId="78DE2FA6" w14:textId="77777777" w:rsidR="002F03FF" w:rsidRDefault="002F03FF"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42ECAE" w14:textId="77777777" w:rsidR="004232A9" w:rsidRDefault="004232A9">
      <w:r>
        <w:separator/>
      </w:r>
    </w:p>
  </w:endnote>
  <w:endnote w:type="continuationSeparator" w:id="0">
    <w:p w14:paraId="64582DB8" w14:textId="77777777" w:rsidR="004232A9" w:rsidRDefault="00423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15925" w14:textId="77777777" w:rsidR="004232A9" w:rsidRDefault="004232A9">
      <w:r>
        <w:separator/>
      </w:r>
    </w:p>
  </w:footnote>
  <w:footnote w:type="continuationSeparator" w:id="0">
    <w:p w14:paraId="32592256" w14:textId="77777777" w:rsidR="004232A9" w:rsidRDefault="004232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F07387"/>
    <w:multiLevelType w:val="multilevel"/>
    <w:tmpl w:val="14F0738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3"/>
  </w:num>
  <w:num w:numId="2" w16cid:durableId="52507230">
    <w:abstractNumId w:val="2"/>
  </w:num>
  <w:num w:numId="3" w16cid:durableId="1678851900">
    <w:abstractNumId w:val="1"/>
  </w:num>
  <w:num w:numId="4" w16cid:durableId="19318148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oist (Rapporteur) - RAN2#123bis">
    <w15:presenceInfo w15:providerId="None" w15:userId="Benoist (Rapporteur) - RAN2#123bis"/>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C7A64"/>
    <w:rsid w:val="000D2D33"/>
    <w:rsid w:val="000D44B3"/>
    <w:rsid w:val="000D65FC"/>
    <w:rsid w:val="00102836"/>
    <w:rsid w:val="00145D43"/>
    <w:rsid w:val="00165F3A"/>
    <w:rsid w:val="00173CE2"/>
    <w:rsid w:val="00192C46"/>
    <w:rsid w:val="001A08B3"/>
    <w:rsid w:val="001A2519"/>
    <w:rsid w:val="001A7B60"/>
    <w:rsid w:val="001B52F0"/>
    <w:rsid w:val="001B7A65"/>
    <w:rsid w:val="001E41F3"/>
    <w:rsid w:val="001E7107"/>
    <w:rsid w:val="001E71E3"/>
    <w:rsid w:val="00212080"/>
    <w:rsid w:val="0026004D"/>
    <w:rsid w:val="002640DD"/>
    <w:rsid w:val="00275D12"/>
    <w:rsid w:val="00284FEB"/>
    <w:rsid w:val="002860C4"/>
    <w:rsid w:val="002B5741"/>
    <w:rsid w:val="002C2EBA"/>
    <w:rsid w:val="002C4628"/>
    <w:rsid w:val="002E472E"/>
    <w:rsid w:val="002F03FF"/>
    <w:rsid w:val="002F56FB"/>
    <w:rsid w:val="002F5D9F"/>
    <w:rsid w:val="003022EC"/>
    <w:rsid w:val="00305409"/>
    <w:rsid w:val="00326B74"/>
    <w:rsid w:val="003609EF"/>
    <w:rsid w:val="0036231A"/>
    <w:rsid w:val="003734C2"/>
    <w:rsid w:val="00374DD4"/>
    <w:rsid w:val="003756A5"/>
    <w:rsid w:val="003E1A36"/>
    <w:rsid w:val="00410371"/>
    <w:rsid w:val="00420F3B"/>
    <w:rsid w:val="004232A9"/>
    <w:rsid w:val="004242F1"/>
    <w:rsid w:val="00485506"/>
    <w:rsid w:val="004B75B7"/>
    <w:rsid w:val="004C5913"/>
    <w:rsid w:val="004D64AF"/>
    <w:rsid w:val="004E26BA"/>
    <w:rsid w:val="005141D9"/>
    <w:rsid w:val="0051580D"/>
    <w:rsid w:val="00547111"/>
    <w:rsid w:val="00592D74"/>
    <w:rsid w:val="005C0472"/>
    <w:rsid w:val="005D33D8"/>
    <w:rsid w:val="005E2C44"/>
    <w:rsid w:val="005F2BA9"/>
    <w:rsid w:val="00607625"/>
    <w:rsid w:val="00621188"/>
    <w:rsid w:val="006257ED"/>
    <w:rsid w:val="00651ED5"/>
    <w:rsid w:val="006525B2"/>
    <w:rsid w:val="00653DE4"/>
    <w:rsid w:val="00665C47"/>
    <w:rsid w:val="00673A29"/>
    <w:rsid w:val="00675BED"/>
    <w:rsid w:val="00695808"/>
    <w:rsid w:val="006A3042"/>
    <w:rsid w:val="006B46FB"/>
    <w:rsid w:val="006E21FB"/>
    <w:rsid w:val="00715A3F"/>
    <w:rsid w:val="00741A65"/>
    <w:rsid w:val="007636D4"/>
    <w:rsid w:val="00763F43"/>
    <w:rsid w:val="007903D8"/>
    <w:rsid w:val="00792342"/>
    <w:rsid w:val="007977A8"/>
    <w:rsid w:val="007B512A"/>
    <w:rsid w:val="007C2097"/>
    <w:rsid w:val="007D6A07"/>
    <w:rsid w:val="007F7259"/>
    <w:rsid w:val="008040A8"/>
    <w:rsid w:val="008279FA"/>
    <w:rsid w:val="00847A65"/>
    <w:rsid w:val="00856DB3"/>
    <w:rsid w:val="008626E7"/>
    <w:rsid w:val="00870EE7"/>
    <w:rsid w:val="008863B9"/>
    <w:rsid w:val="008A45A6"/>
    <w:rsid w:val="008C039C"/>
    <w:rsid w:val="008D3CCC"/>
    <w:rsid w:val="008E749E"/>
    <w:rsid w:val="008F3789"/>
    <w:rsid w:val="008F686C"/>
    <w:rsid w:val="009148DE"/>
    <w:rsid w:val="00941BFA"/>
    <w:rsid w:val="00941E30"/>
    <w:rsid w:val="00945DAC"/>
    <w:rsid w:val="00950DEB"/>
    <w:rsid w:val="00955EA4"/>
    <w:rsid w:val="009777D9"/>
    <w:rsid w:val="009865D6"/>
    <w:rsid w:val="00991B88"/>
    <w:rsid w:val="00991F07"/>
    <w:rsid w:val="009A5753"/>
    <w:rsid w:val="009A579D"/>
    <w:rsid w:val="009B3486"/>
    <w:rsid w:val="009D21D3"/>
    <w:rsid w:val="009E3297"/>
    <w:rsid w:val="009F734F"/>
    <w:rsid w:val="00A246B6"/>
    <w:rsid w:val="00A26193"/>
    <w:rsid w:val="00A47E70"/>
    <w:rsid w:val="00A50CF0"/>
    <w:rsid w:val="00A76185"/>
    <w:rsid w:val="00A7671C"/>
    <w:rsid w:val="00AA2CBC"/>
    <w:rsid w:val="00AC5820"/>
    <w:rsid w:val="00AD1CD8"/>
    <w:rsid w:val="00AE3CBA"/>
    <w:rsid w:val="00AF732B"/>
    <w:rsid w:val="00B258BB"/>
    <w:rsid w:val="00B333A6"/>
    <w:rsid w:val="00B51E3C"/>
    <w:rsid w:val="00B66044"/>
    <w:rsid w:val="00B67B97"/>
    <w:rsid w:val="00B91D58"/>
    <w:rsid w:val="00B968C8"/>
    <w:rsid w:val="00BA1E4A"/>
    <w:rsid w:val="00BA3EC5"/>
    <w:rsid w:val="00BA51D9"/>
    <w:rsid w:val="00BB5DFC"/>
    <w:rsid w:val="00BD279D"/>
    <w:rsid w:val="00BD6BB8"/>
    <w:rsid w:val="00C11FD5"/>
    <w:rsid w:val="00C2117B"/>
    <w:rsid w:val="00C43A94"/>
    <w:rsid w:val="00C66BA2"/>
    <w:rsid w:val="00C66CEF"/>
    <w:rsid w:val="00C85677"/>
    <w:rsid w:val="00C870F6"/>
    <w:rsid w:val="00C9059F"/>
    <w:rsid w:val="00C95985"/>
    <w:rsid w:val="00CB1FEF"/>
    <w:rsid w:val="00CC5026"/>
    <w:rsid w:val="00CC68D0"/>
    <w:rsid w:val="00CF2EBE"/>
    <w:rsid w:val="00D03B5C"/>
    <w:rsid w:val="00D03F9A"/>
    <w:rsid w:val="00D06D51"/>
    <w:rsid w:val="00D1775E"/>
    <w:rsid w:val="00D24991"/>
    <w:rsid w:val="00D50255"/>
    <w:rsid w:val="00D66520"/>
    <w:rsid w:val="00D75732"/>
    <w:rsid w:val="00D84AE9"/>
    <w:rsid w:val="00DE34CF"/>
    <w:rsid w:val="00DF6479"/>
    <w:rsid w:val="00E13F3D"/>
    <w:rsid w:val="00E34898"/>
    <w:rsid w:val="00E67D40"/>
    <w:rsid w:val="00EB09B7"/>
    <w:rsid w:val="00EC39B0"/>
    <w:rsid w:val="00EE7D7C"/>
    <w:rsid w:val="00EF6363"/>
    <w:rsid w:val="00F12AA1"/>
    <w:rsid w:val="00F25D98"/>
    <w:rsid w:val="00F300FB"/>
    <w:rsid w:val="00F34EE5"/>
    <w:rsid w:val="00F54ABB"/>
    <w:rsid w:val="00F7042B"/>
    <w:rsid w:val="00F87DED"/>
    <w:rsid w:val="00FA5439"/>
    <w:rsid w:val="00FB6386"/>
    <w:rsid w:val="00FE50C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qFormat/>
    <w:locked/>
    <w:rsid w:val="00B333A6"/>
    <w:rPr>
      <w:rFonts w:ascii="Times New Roman" w:hAnsi="Times New Roman"/>
      <w:lang w:val="en-GB" w:eastAsia="en-US"/>
    </w:rPr>
  </w:style>
  <w:style w:type="character" w:customStyle="1" w:styleId="B1Zchn">
    <w:name w:val="B1 Zchn"/>
    <w:link w:val="B1"/>
    <w:qFormat/>
    <w:rsid w:val="00B333A6"/>
    <w:rPr>
      <w:rFonts w:ascii="Times New Roman" w:hAnsi="Times New Roman"/>
      <w:lang w:val="en-GB" w:eastAsia="en-US"/>
    </w:rPr>
  </w:style>
  <w:style w:type="paragraph" w:styleId="Revision">
    <w:name w:val="Revision"/>
    <w:hidden/>
    <w:uiPriority w:val="99"/>
    <w:semiHidden/>
    <w:rsid w:val="003756A5"/>
    <w:rPr>
      <w:rFonts w:ascii="Times New Roman" w:hAnsi="Times New Roman"/>
      <w:lang w:val="en-GB" w:eastAsia="en-US"/>
    </w:rPr>
  </w:style>
  <w:style w:type="character" w:customStyle="1" w:styleId="NOChar">
    <w:name w:val="NO Char"/>
    <w:link w:val="NO"/>
    <w:qFormat/>
    <w:rsid w:val="00C9059F"/>
    <w:rPr>
      <w:rFonts w:ascii="Times New Roman" w:hAnsi="Times New Roman"/>
      <w:lang w:val="en-GB" w:eastAsia="en-US"/>
    </w:rPr>
  </w:style>
  <w:style w:type="character" w:customStyle="1" w:styleId="B2Char">
    <w:name w:val="B2 Char"/>
    <w:link w:val="B2"/>
    <w:qFormat/>
    <w:locked/>
    <w:rsid w:val="00C9059F"/>
    <w:rPr>
      <w:rFonts w:ascii="Times New Roman" w:hAnsi="Times New Roman"/>
      <w:lang w:val="en-GB" w:eastAsia="en-US"/>
    </w:rPr>
  </w:style>
  <w:style w:type="character" w:customStyle="1" w:styleId="CommentTextChar">
    <w:name w:val="Comment Text Char"/>
    <w:basedOn w:val="DefaultParagraphFont"/>
    <w:link w:val="CommentText"/>
    <w:semiHidden/>
    <w:rsid w:val="00C9059F"/>
    <w:rPr>
      <w:rFonts w:ascii="Times New Roman" w:hAnsi="Times New Roman"/>
      <w:lang w:val="en-GB" w:eastAsia="en-US"/>
    </w:rPr>
  </w:style>
  <w:style w:type="character" w:customStyle="1" w:styleId="CRCoverPageZchn">
    <w:name w:val="CR Cover Page Zchn"/>
    <w:link w:val="CRCoverPage"/>
    <w:qFormat/>
    <w:locked/>
    <w:rsid w:val="00A26193"/>
    <w:rPr>
      <w:rFonts w:ascii="Arial" w:hAnsi="Arial"/>
      <w:lang w:val="en-GB" w:eastAsia="en-US"/>
    </w:rPr>
  </w:style>
  <w:style w:type="character" w:customStyle="1" w:styleId="TALCar">
    <w:name w:val="TAL Car"/>
    <w:link w:val="TAL"/>
    <w:qFormat/>
    <w:rsid w:val="00A2619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5864547">
      <w:bodyDiv w:val="1"/>
      <w:marLeft w:val="0"/>
      <w:marRight w:val="0"/>
      <w:marTop w:val="0"/>
      <w:marBottom w:val="0"/>
      <w:divBdr>
        <w:top w:val="none" w:sz="0" w:space="0" w:color="auto"/>
        <w:left w:val="none" w:sz="0" w:space="0" w:color="auto"/>
        <w:bottom w:val="none" w:sz="0" w:space="0" w:color="auto"/>
        <w:right w:val="none" w:sz="0" w:space="0" w:color="auto"/>
      </w:divBdr>
    </w:div>
    <w:div w:id="177517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5AIRPNAIUNRU-859666464-15550</_dlc_DocId>
    <HideFromDelve xmlns="71c5aaf6-e6ce-465b-b873-5148d2a4c105">false</HideFromDelve>
    <_dlc_DocIdUrl xmlns="71c5aaf6-e6ce-465b-b873-5148d2a4c105">
      <Url>https://nokia.sharepoint.com/sites/c5g/e2earch/_layouts/15/DocIdRedir.aspx?ID=5AIRPNAIUNRU-859666464-15550</Url>
      <Description>5AIRPNAIUNRU-859666464-15550</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5.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1731</Words>
  <Characters>9870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Prasad_QC</cp:lastModifiedBy>
  <cp:revision>2</cp:revision>
  <cp:lastPrinted>1900-01-01T08:00:00Z</cp:lastPrinted>
  <dcterms:created xsi:type="dcterms:W3CDTF">2023-11-15T05:50:00Z</dcterms:created>
  <dcterms:modified xsi:type="dcterms:W3CDTF">2023-11-15T05:50:00Z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ddfae8e1-a2d6-4572-8216-dd4585f0f3e6</vt:lpwstr>
  </property>
  <property fmtid="{D5CDD505-2E9C-101B-9397-08002B2CF9AE}" pid="23" name="MediaServiceImageTags">
    <vt:lpwstr/>
  </property>
</Properties>
</file>